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24232C66"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4465A">
        <w:rPr>
          <w:b/>
          <w:bCs/>
          <w:sz w:val="32"/>
          <w:szCs w:val="32"/>
        </w:rPr>
        <w:t>3</w:t>
      </w:r>
      <w:r w:rsidR="00293D1E">
        <w:rPr>
          <w:b/>
          <w:bCs/>
          <w:sz w:val="32"/>
          <w:szCs w:val="32"/>
        </w:rPr>
        <w:t>E_CC#</w:t>
      </w:r>
      <w:r w:rsidR="00707AD0">
        <w:rPr>
          <w:b/>
          <w:bCs/>
          <w:sz w:val="32"/>
          <w:szCs w:val="32"/>
        </w:rPr>
        <w:t>2</w:t>
      </w:r>
      <w:r w:rsidR="0064465A">
        <w:rPr>
          <w:b/>
          <w:bCs/>
          <w:sz w:val="32"/>
          <w:szCs w:val="32"/>
        </w:rPr>
        <w:br/>
        <w:t xml:space="preserve">Version </w:t>
      </w:r>
      <w:r w:rsidR="006F65F0">
        <w:rPr>
          <w:b/>
          <w:bCs/>
          <w:sz w:val="32"/>
          <w:szCs w:val="32"/>
        </w:rPr>
        <w:t>1</w:t>
      </w:r>
    </w:p>
    <w:p w14:paraId="35CF83A2" w14:textId="74F9A1F5" w:rsidR="004A698B" w:rsidRDefault="004A698B"/>
    <w:p w14:paraId="27C7387B" w14:textId="3E747F3A"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707AD0">
        <w:rPr>
          <w:color w:val="0000FF"/>
        </w:rPr>
        <w:t>03 March</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63DAFB2A" w:rsidR="004A698B" w:rsidRDefault="000840CD" w:rsidP="006C270F">
      <w:r>
        <w:t xml:space="preserve">~ </w:t>
      </w:r>
      <w:r w:rsidR="004A02E0">
        <w:t>16</w:t>
      </w:r>
      <w:r w:rsidR="002049B0">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970AD2" w:rsidRDefault="007E1A46" w:rsidP="00CD73EC">
      <w:pPr>
        <w:pStyle w:val="FP"/>
      </w:pPr>
      <w:r w:rsidRPr="00970AD2">
        <w:t>Alibaba</w:t>
      </w:r>
    </w:p>
    <w:p w14:paraId="0664F7EF" w14:textId="77777777" w:rsidR="007E1A46" w:rsidRPr="00970AD2" w:rsidRDefault="007E1A46" w:rsidP="00CD73EC">
      <w:pPr>
        <w:pStyle w:val="FP"/>
      </w:pPr>
      <w:r w:rsidRPr="00970AD2">
        <w:t>Apple</w:t>
      </w:r>
    </w:p>
    <w:p w14:paraId="6A88388E" w14:textId="452CE4B5" w:rsidR="007E1A46" w:rsidRPr="00970AD2" w:rsidRDefault="007E1A46" w:rsidP="00CD73EC">
      <w:pPr>
        <w:pStyle w:val="FP"/>
      </w:pPr>
      <w:r w:rsidRPr="00970AD2">
        <w:t>AT&amp;T</w:t>
      </w:r>
    </w:p>
    <w:p w14:paraId="664ED383" w14:textId="1BF5A809" w:rsidR="00EC0701" w:rsidRPr="00970AD2" w:rsidRDefault="00EC0701" w:rsidP="00CD73EC">
      <w:pPr>
        <w:pStyle w:val="FP"/>
      </w:pPr>
      <w:r w:rsidRPr="00970AD2">
        <w:t>Avanti</w:t>
      </w:r>
    </w:p>
    <w:p w14:paraId="452566BB" w14:textId="50631643" w:rsidR="008F445C" w:rsidRPr="00970AD2" w:rsidRDefault="008F445C" w:rsidP="00CD73EC">
      <w:pPr>
        <w:pStyle w:val="FP"/>
      </w:pPr>
      <w:r w:rsidRPr="00970AD2">
        <w:t>Blackberry</w:t>
      </w:r>
    </w:p>
    <w:p w14:paraId="083BDF2D" w14:textId="11640520" w:rsidR="007E1A46" w:rsidRPr="00970AD2" w:rsidRDefault="007E1A46" w:rsidP="00CD73EC">
      <w:pPr>
        <w:pStyle w:val="FP"/>
      </w:pPr>
      <w:r w:rsidRPr="00970AD2">
        <w:t>Broadcom</w:t>
      </w:r>
    </w:p>
    <w:p w14:paraId="25D0B144" w14:textId="2E98B749" w:rsidR="00EC0701" w:rsidRPr="00970AD2" w:rsidRDefault="00EC0701" w:rsidP="00CD73EC">
      <w:pPr>
        <w:pStyle w:val="FP"/>
      </w:pPr>
      <w:r w:rsidRPr="00970AD2">
        <w:t>BT</w:t>
      </w:r>
    </w:p>
    <w:p w14:paraId="72788DD0" w14:textId="51DF4086" w:rsidR="00FC2D3E" w:rsidRPr="00970AD2" w:rsidRDefault="00FC2D3E" w:rsidP="00CD73EC">
      <w:pPr>
        <w:pStyle w:val="FP"/>
      </w:pPr>
      <w:r w:rsidRPr="00970AD2">
        <w:t>CATT</w:t>
      </w:r>
    </w:p>
    <w:p w14:paraId="14FEC70F" w14:textId="58C40173" w:rsidR="007E1A46" w:rsidRPr="00970AD2" w:rsidRDefault="007E1A46" w:rsidP="00CD73EC">
      <w:pPr>
        <w:pStyle w:val="FP"/>
      </w:pPr>
      <w:r w:rsidRPr="00970AD2">
        <w:t>Charter</w:t>
      </w:r>
    </w:p>
    <w:p w14:paraId="404818BC" w14:textId="45646717" w:rsidR="007E1A46" w:rsidRPr="00970AD2" w:rsidRDefault="007E1A46" w:rsidP="00CD73EC">
      <w:pPr>
        <w:pStyle w:val="FP"/>
      </w:pPr>
      <w:r w:rsidRPr="00970AD2">
        <w:t>China Mobile</w:t>
      </w:r>
    </w:p>
    <w:p w14:paraId="37D3B625" w14:textId="4FFF8CA5" w:rsidR="007E1A46" w:rsidRPr="00970AD2" w:rsidRDefault="007E1A46" w:rsidP="00CD73EC">
      <w:pPr>
        <w:pStyle w:val="FP"/>
      </w:pPr>
      <w:r w:rsidRPr="00970AD2">
        <w:t>China Telecom</w:t>
      </w:r>
    </w:p>
    <w:p w14:paraId="0C0ADC7D" w14:textId="0E4E958C" w:rsidR="00EC0701" w:rsidRPr="00970AD2" w:rsidRDefault="00EC0701" w:rsidP="00CD73EC">
      <w:pPr>
        <w:pStyle w:val="FP"/>
      </w:pPr>
      <w:r w:rsidRPr="00970AD2">
        <w:t>China Unicom</w:t>
      </w:r>
    </w:p>
    <w:p w14:paraId="5C4AB636" w14:textId="47290753" w:rsidR="00F45B1D" w:rsidRPr="00970AD2" w:rsidRDefault="00F45B1D" w:rsidP="00CD73EC">
      <w:pPr>
        <w:pStyle w:val="FP"/>
      </w:pPr>
      <w:r w:rsidRPr="00970AD2">
        <w:t>Cisco</w:t>
      </w:r>
    </w:p>
    <w:p w14:paraId="091A615B" w14:textId="18ECA95B" w:rsidR="002049B0" w:rsidRPr="00970AD2" w:rsidRDefault="002049B0" w:rsidP="00CD73EC">
      <w:pPr>
        <w:pStyle w:val="FP"/>
      </w:pPr>
      <w:r w:rsidRPr="00970AD2">
        <w:t>Comcast</w:t>
      </w:r>
    </w:p>
    <w:p w14:paraId="28E9C089" w14:textId="15842209" w:rsidR="007E1A46" w:rsidRPr="00970AD2" w:rsidRDefault="007E1A46" w:rsidP="00CD73EC">
      <w:pPr>
        <w:pStyle w:val="FP"/>
      </w:pPr>
      <w:proofErr w:type="spellStart"/>
      <w:r w:rsidRPr="00970AD2">
        <w:t>Convida</w:t>
      </w:r>
      <w:proofErr w:type="spellEnd"/>
      <w:r w:rsidRPr="00970AD2">
        <w:t xml:space="preserve"> Wireless</w:t>
      </w:r>
    </w:p>
    <w:p w14:paraId="2A8C1240" w14:textId="77777777" w:rsidR="007E1A46" w:rsidRPr="00970AD2" w:rsidRDefault="007E1A46" w:rsidP="00CD73EC">
      <w:pPr>
        <w:pStyle w:val="FP"/>
      </w:pPr>
      <w:r w:rsidRPr="00970AD2">
        <w:t>Deutsche Telekom</w:t>
      </w:r>
    </w:p>
    <w:p w14:paraId="03AC50C7" w14:textId="6F87E855" w:rsidR="007E1A46" w:rsidRPr="00970AD2" w:rsidRDefault="007E1A46" w:rsidP="00CD73EC">
      <w:pPr>
        <w:pStyle w:val="FP"/>
      </w:pPr>
      <w:r w:rsidRPr="00970AD2">
        <w:t>Ericsson</w:t>
      </w:r>
    </w:p>
    <w:p w14:paraId="04A38A15" w14:textId="04A5EC1B" w:rsidR="007E1A46" w:rsidRPr="00970AD2" w:rsidRDefault="007E1A46" w:rsidP="00CD73EC">
      <w:pPr>
        <w:pStyle w:val="FP"/>
      </w:pPr>
      <w:r w:rsidRPr="00970AD2">
        <w:t>ETRI</w:t>
      </w:r>
    </w:p>
    <w:p w14:paraId="6C5F78F6" w14:textId="6E94807E" w:rsidR="00EC0701" w:rsidRPr="00970AD2" w:rsidRDefault="00EC0701" w:rsidP="00CD73EC">
      <w:pPr>
        <w:pStyle w:val="FP"/>
      </w:pPr>
      <w:r w:rsidRPr="00970AD2">
        <w:t>EUTELSAT</w:t>
      </w:r>
    </w:p>
    <w:p w14:paraId="10F50C6B" w14:textId="77777777" w:rsidR="007E1A46" w:rsidRPr="00970AD2" w:rsidRDefault="007E1A46" w:rsidP="00CD73EC">
      <w:pPr>
        <w:pStyle w:val="FP"/>
      </w:pPr>
      <w:r w:rsidRPr="00970AD2">
        <w:t>FirstNet</w:t>
      </w:r>
    </w:p>
    <w:p w14:paraId="23EA0E9C" w14:textId="77777777" w:rsidR="007E1A46" w:rsidRPr="00970AD2" w:rsidRDefault="007E1A46" w:rsidP="00CD73EC">
      <w:pPr>
        <w:pStyle w:val="FP"/>
      </w:pPr>
      <w:r w:rsidRPr="00970AD2">
        <w:t>Fraunhofer</w:t>
      </w:r>
    </w:p>
    <w:p w14:paraId="653F30D0" w14:textId="77777777" w:rsidR="007E1A46" w:rsidRPr="00970AD2" w:rsidRDefault="007E1A46" w:rsidP="00CD73EC">
      <w:pPr>
        <w:pStyle w:val="FP"/>
      </w:pPr>
      <w:proofErr w:type="spellStart"/>
      <w:r w:rsidRPr="00970AD2">
        <w:t>Futurewei</w:t>
      </w:r>
      <w:proofErr w:type="spellEnd"/>
    </w:p>
    <w:p w14:paraId="7B259C04" w14:textId="084B1B46" w:rsidR="007E1A46" w:rsidRPr="00970AD2" w:rsidRDefault="007E1A46" w:rsidP="00CD73EC">
      <w:pPr>
        <w:pStyle w:val="FP"/>
      </w:pPr>
      <w:r w:rsidRPr="00970AD2">
        <w:t>Google</w:t>
      </w:r>
    </w:p>
    <w:p w14:paraId="444099F7" w14:textId="47499DAE" w:rsidR="007E1A46" w:rsidRPr="00970AD2" w:rsidRDefault="007E1A46" w:rsidP="00CD73EC">
      <w:pPr>
        <w:pStyle w:val="FP"/>
      </w:pPr>
      <w:r w:rsidRPr="00970AD2">
        <w:t>Huawei</w:t>
      </w:r>
    </w:p>
    <w:p w14:paraId="766441AB" w14:textId="30ECB9F0" w:rsidR="00EC0701" w:rsidRPr="00970AD2" w:rsidRDefault="00EC0701" w:rsidP="00CD73EC">
      <w:pPr>
        <w:pStyle w:val="FP"/>
      </w:pPr>
      <w:r w:rsidRPr="00970AD2">
        <w:t>Hughes</w:t>
      </w:r>
    </w:p>
    <w:p w14:paraId="5430A063" w14:textId="6E816DF5" w:rsidR="007E1A46" w:rsidRPr="00970AD2" w:rsidRDefault="007E1A46" w:rsidP="00CD73EC">
      <w:pPr>
        <w:pStyle w:val="FP"/>
      </w:pPr>
      <w:r w:rsidRPr="00970AD2">
        <w:t>Intel</w:t>
      </w:r>
    </w:p>
    <w:p w14:paraId="732E04BA" w14:textId="77777777" w:rsidR="007E1A46" w:rsidRPr="00970AD2" w:rsidRDefault="007E1A46" w:rsidP="00CD73EC">
      <w:pPr>
        <w:pStyle w:val="FP"/>
      </w:pPr>
      <w:proofErr w:type="spellStart"/>
      <w:r w:rsidRPr="00970AD2">
        <w:t>InterDigital</w:t>
      </w:r>
      <w:proofErr w:type="spellEnd"/>
      <w:r w:rsidRPr="00970AD2">
        <w:t xml:space="preserve"> Inc.</w:t>
      </w:r>
    </w:p>
    <w:p w14:paraId="1DB8BE5D" w14:textId="087D7367" w:rsidR="0064465A" w:rsidRPr="00970AD2" w:rsidRDefault="0064465A" w:rsidP="00CD73EC">
      <w:pPr>
        <w:pStyle w:val="FP"/>
      </w:pPr>
      <w:r w:rsidRPr="00970AD2">
        <w:t>IPLOOK</w:t>
      </w:r>
    </w:p>
    <w:p w14:paraId="03AE98AC" w14:textId="71A3386E" w:rsidR="00401993" w:rsidRPr="00970AD2" w:rsidRDefault="00401993" w:rsidP="00CD73EC">
      <w:pPr>
        <w:pStyle w:val="FP"/>
      </w:pPr>
      <w:r w:rsidRPr="00970AD2">
        <w:t>KDDI</w:t>
      </w:r>
    </w:p>
    <w:p w14:paraId="56CEEAC1" w14:textId="7C632C7C" w:rsidR="007E1A46" w:rsidRPr="00970AD2" w:rsidRDefault="007E1A46" w:rsidP="00CD73EC">
      <w:pPr>
        <w:pStyle w:val="FP"/>
      </w:pPr>
      <w:r w:rsidRPr="00970AD2">
        <w:t>KPN</w:t>
      </w:r>
    </w:p>
    <w:p w14:paraId="02ACE3A9" w14:textId="77777777" w:rsidR="00FC2D3E" w:rsidRPr="00970AD2" w:rsidRDefault="00FC2D3E" w:rsidP="00CD73EC">
      <w:pPr>
        <w:pStyle w:val="FP"/>
      </w:pPr>
      <w:r w:rsidRPr="00970AD2">
        <w:t>Kyocera</w:t>
      </w:r>
    </w:p>
    <w:p w14:paraId="6ADFCAF4" w14:textId="249EFF17" w:rsidR="007E1A46" w:rsidRPr="00970AD2" w:rsidRDefault="007E1A46" w:rsidP="00CD73EC">
      <w:pPr>
        <w:pStyle w:val="FP"/>
      </w:pPr>
      <w:r w:rsidRPr="00970AD2">
        <w:t>Lenovo</w:t>
      </w:r>
    </w:p>
    <w:p w14:paraId="285E6812" w14:textId="77777777" w:rsidR="007E1A46" w:rsidRPr="00970AD2" w:rsidRDefault="007E1A46" w:rsidP="00CD73EC">
      <w:pPr>
        <w:pStyle w:val="FP"/>
      </w:pPr>
      <w:r w:rsidRPr="00970AD2">
        <w:t>LGE</w:t>
      </w:r>
    </w:p>
    <w:p w14:paraId="796B99DF" w14:textId="5385F9D8" w:rsidR="0064465A" w:rsidRPr="00970AD2" w:rsidRDefault="0064465A" w:rsidP="00CD73EC">
      <w:pPr>
        <w:pStyle w:val="FP"/>
      </w:pPr>
      <w:r w:rsidRPr="00970AD2">
        <w:t xml:space="preserve">LG </w:t>
      </w:r>
      <w:proofErr w:type="spellStart"/>
      <w:r w:rsidRPr="00970AD2">
        <w:t>Uplus</w:t>
      </w:r>
      <w:proofErr w:type="spellEnd"/>
    </w:p>
    <w:p w14:paraId="75CFD660" w14:textId="39283FA9" w:rsidR="0064465A" w:rsidRPr="00970AD2" w:rsidRDefault="0064465A" w:rsidP="00CD73EC">
      <w:pPr>
        <w:pStyle w:val="FP"/>
      </w:pPr>
      <w:r w:rsidRPr="00970AD2">
        <w:t>Lockheed Martin</w:t>
      </w:r>
    </w:p>
    <w:p w14:paraId="37D9E91D" w14:textId="55CEB3AD" w:rsidR="00FC2D3E" w:rsidRPr="00970AD2" w:rsidRDefault="00FC2D3E" w:rsidP="00CD73EC">
      <w:pPr>
        <w:pStyle w:val="FP"/>
      </w:pPr>
      <w:proofErr w:type="spellStart"/>
      <w:r w:rsidRPr="00970AD2">
        <w:t>Matrixx</w:t>
      </w:r>
      <w:proofErr w:type="spellEnd"/>
    </w:p>
    <w:p w14:paraId="3782CC2D" w14:textId="7CBB4884" w:rsidR="007E1A46" w:rsidRPr="00970AD2" w:rsidRDefault="007E1A46" w:rsidP="00CD73EC">
      <w:pPr>
        <w:pStyle w:val="FP"/>
      </w:pPr>
      <w:r w:rsidRPr="00970AD2">
        <w:t>MediaTek</w:t>
      </w:r>
    </w:p>
    <w:p w14:paraId="5FD853AE" w14:textId="4C3018F5" w:rsidR="00EC0701" w:rsidRPr="00970AD2" w:rsidRDefault="00EC0701" w:rsidP="00CD73EC">
      <w:pPr>
        <w:pStyle w:val="FP"/>
      </w:pPr>
      <w:r w:rsidRPr="00970AD2">
        <w:t>Mitsubishi</w:t>
      </w:r>
    </w:p>
    <w:p w14:paraId="31AF0287" w14:textId="77CBC883" w:rsidR="007E1A46" w:rsidRPr="00970AD2" w:rsidRDefault="007E1A46" w:rsidP="00CD73EC">
      <w:pPr>
        <w:pStyle w:val="FP"/>
      </w:pPr>
      <w:r w:rsidRPr="00970AD2">
        <w:t>NEC</w:t>
      </w:r>
    </w:p>
    <w:p w14:paraId="12AED58E" w14:textId="77777777" w:rsidR="007E1A46" w:rsidRPr="00970AD2" w:rsidRDefault="007E1A46" w:rsidP="00CD73EC">
      <w:pPr>
        <w:pStyle w:val="FP"/>
      </w:pPr>
      <w:r w:rsidRPr="00970AD2">
        <w:t>Nokia</w:t>
      </w:r>
    </w:p>
    <w:p w14:paraId="21612A6D" w14:textId="27A88BE0" w:rsidR="00EC0701" w:rsidRPr="00970AD2" w:rsidRDefault="00EC0701" w:rsidP="00CD73EC">
      <w:pPr>
        <w:pStyle w:val="FP"/>
      </w:pPr>
      <w:r w:rsidRPr="00970AD2">
        <w:t>NTIA</w:t>
      </w:r>
    </w:p>
    <w:p w14:paraId="58435FA8" w14:textId="4170D9D2" w:rsidR="007E1A46" w:rsidRPr="00970AD2" w:rsidRDefault="007E1A46" w:rsidP="00CD73EC">
      <w:pPr>
        <w:pStyle w:val="FP"/>
      </w:pPr>
      <w:r w:rsidRPr="00970AD2">
        <w:t>NTT DOCOMO</w:t>
      </w:r>
    </w:p>
    <w:p w14:paraId="7EE2381C" w14:textId="7EC29034" w:rsidR="00EC0701" w:rsidRPr="00970AD2" w:rsidRDefault="00EC0701" w:rsidP="00CD73EC">
      <w:pPr>
        <w:pStyle w:val="FP"/>
      </w:pPr>
      <w:proofErr w:type="spellStart"/>
      <w:r w:rsidRPr="00970AD2">
        <w:t>Openet</w:t>
      </w:r>
      <w:proofErr w:type="spellEnd"/>
    </w:p>
    <w:p w14:paraId="2BB99D47" w14:textId="250D00BE" w:rsidR="007E1A46" w:rsidRPr="00970AD2" w:rsidRDefault="007E1A46" w:rsidP="00CD73EC">
      <w:pPr>
        <w:pStyle w:val="FP"/>
      </w:pPr>
      <w:r w:rsidRPr="00970AD2">
        <w:t>OPPO</w:t>
      </w:r>
    </w:p>
    <w:p w14:paraId="0AD38031" w14:textId="77777777" w:rsidR="007E1A46" w:rsidRPr="00970AD2" w:rsidRDefault="007E1A46" w:rsidP="00CD73EC">
      <w:pPr>
        <w:pStyle w:val="FP"/>
      </w:pPr>
      <w:r w:rsidRPr="00970AD2">
        <w:t>Orange</w:t>
      </w:r>
    </w:p>
    <w:p w14:paraId="6EE991A5" w14:textId="77777777" w:rsidR="007E1A46" w:rsidRPr="00970AD2" w:rsidRDefault="007E1A46" w:rsidP="00CD73EC">
      <w:pPr>
        <w:pStyle w:val="FP"/>
      </w:pPr>
      <w:r w:rsidRPr="00970AD2">
        <w:t>OTD</w:t>
      </w:r>
    </w:p>
    <w:p w14:paraId="1185497A" w14:textId="77777777" w:rsidR="007E1A46" w:rsidRPr="00970AD2" w:rsidRDefault="007E1A46" w:rsidP="00CD73EC">
      <w:pPr>
        <w:pStyle w:val="FP"/>
      </w:pPr>
      <w:proofErr w:type="spellStart"/>
      <w:r w:rsidRPr="00970AD2">
        <w:t>Perspecta</w:t>
      </w:r>
      <w:proofErr w:type="spellEnd"/>
      <w:r w:rsidRPr="00970AD2">
        <w:t xml:space="preserve"> Labs</w:t>
      </w:r>
    </w:p>
    <w:p w14:paraId="2D6AED18" w14:textId="0F709559" w:rsidR="007E1A46" w:rsidRPr="00970AD2" w:rsidRDefault="007E1A46" w:rsidP="00CD73EC">
      <w:pPr>
        <w:pStyle w:val="FP"/>
      </w:pPr>
      <w:r w:rsidRPr="00970AD2">
        <w:t>Qualcomm</w:t>
      </w:r>
    </w:p>
    <w:p w14:paraId="2EC6D90B" w14:textId="504CE162" w:rsidR="00EC0701" w:rsidRPr="00970AD2" w:rsidRDefault="00EC0701" w:rsidP="00CD73EC">
      <w:pPr>
        <w:pStyle w:val="FP"/>
      </w:pPr>
      <w:r w:rsidRPr="00970AD2">
        <w:t>Rogers</w:t>
      </w:r>
    </w:p>
    <w:p w14:paraId="747BC6F6" w14:textId="39EF5CC6" w:rsidR="007E1A46" w:rsidRPr="00970AD2" w:rsidRDefault="007E1A46" w:rsidP="00CD73EC">
      <w:pPr>
        <w:pStyle w:val="FP"/>
      </w:pPr>
      <w:proofErr w:type="spellStart"/>
      <w:r w:rsidRPr="00970AD2">
        <w:t>Sandvine</w:t>
      </w:r>
      <w:proofErr w:type="spellEnd"/>
    </w:p>
    <w:p w14:paraId="7A1680EA" w14:textId="3683AC75" w:rsidR="007E1A46" w:rsidRPr="00970AD2" w:rsidRDefault="007E1A46" w:rsidP="00CD73EC">
      <w:pPr>
        <w:pStyle w:val="FP"/>
      </w:pPr>
      <w:r w:rsidRPr="00970AD2">
        <w:t>Samsung</w:t>
      </w:r>
    </w:p>
    <w:p w14:paraId="2287A12F" w14:textId="77777777" w:rsidR="00690D0C" w:rsidRPr="00970AD2" w:rsidRDefault="00690D0C" w:rsidP="00CD73EC">
      <w:pPr>
        <w:pStyle w:val="FP"/>
      </w:pPr>
      <w:r w:rsidRPr="00970AD2">
        <w:t>SES S.A.</w:t>
      </w:r>
    </w:p>
    <w:p w14:paraId="67FA8074" w14:textId="714FEEC3" w:rsidR="0064465A" w:rsidRPr="00970AD2" w:rsidRDefault="0064465A" w:rsidP="00CD73EC">
      <w:pPr>
        <w:pStyle w:val="FP"/>
      </w:pPr>
      <w:r w:rsidRPr="00970AD2">
        <w:t>Siemens AG</w:t>
      </w:r>
    </w:p>
    <w:p w14:paraId="5572BA17" w14:textId="081E9C42" w:rsidR="007E1A46" w:rsidRPr="00970AD2" w:rsidRDefault="007E1A46" w:rsidP="00CD73EC">
      <w:pPr>
        <w:pStyle w:val="FP"/>
      </w:pPr>
      <w:r w:rsidRPr="00970AD2">
        <w:t>Sony</w:t>
      </w:r>
    </w:p>
    <w:p w14:paraId="1632F6AE" w14:textId="2CE48298" w:rsidR="007E1A46" w:rsidRPr="00970AD2" w:rsidRDefault="007E1A46" w:rsidP="00CD73EC">
      <w:pPr>
        <w:pStyle w:val="FP"/>
      </w:pPr>
      <w:r w:rsidRPr="00970AD2">
        <w:lastRenderedPageBreak/>
        <w:t>Spirent</w:t>
      </w:r>
    </w:p>
    <w:p w14:paraId="3C2E309A" w14:textId="0CE28C32" w:rsidR="007E1A46" w:rsidRPr="00970AD2" w:rsidRDefault="007E1A46" w:rsidP="00CD73EC">
      <w:pPr>
        <w:pStyle w:val="FP"/>
      </w:pPr>
      <w:proofErr w:type="spellStart"/>
      <w:r w:rsidRPr="00970AD2">
        <w:t>Spreadtrum</w:t>
      </w:r>
      <w:proofErr w:type="spellEnd"/>
    </w:p>
    <w:p w14:paraId="3231205C" w14:textId="277F23DD" w:rsidR="00EC0701" w:rsidRPr="00970AD2" w:rsidRDefault="00EC0701" w:rsidP="00CD73EC">
      <w:pPr>
        <w:pStyle w:val="FP"/>
      </w:pPr>
      <w:r w:rsidRPr="00970AD2">
        <w:t>Telefonica</w:t>
      </w:r>
    </w:p>
    <w:p w14:paraId="530B510C" w14:textId="35023ED4" w:rsidR="007E1A46" w:rsidRPr="00970AD2" w:rsidRDefault="007E1A46" w:rsidP="00CD73EC">
      <w:pPr>
        <w:pStyle w:val="FP"/>
      </w:pPr>
      <w:r w:rsidRPr="00970AD2">
        <w:t>Tencent</w:t>
      </w:r>
    </w:p>
    <w:p w14:paraId="74310FAD" w14:textId="7A59D7C3" w:rsidR="007E1A46" w:rsidRPr="00970AD2" w:rsidRDefault="007E1A46" w:rsidP="00CD73EC">
      <w:pPr>
        <w:pStyle w:val="FP"/>
      </w:pPr>
      <w:r w:rsidRPr="00970AD2">
        <w:t>T-Mobile USA</w:t>
      </w:r>
    </w:p>
    <w:p w14:paraId="5EA8D621" w14:textId="53E9CE11" w:rsidR="007E1A46" w:rsidRPr="00970AD2" w:rsidRDefault="007E1A46" w:rsidP="00CD73EC">
      <w:pPr>
        <w:pStyle w:val="FP"/>
      </w:pPr>
      <w:r w:rsidRPr="00970AD2">
        <w:t>Vivo</w:t>
      </w:r>
    </w:p>
    <w:p w14:paraId="4B933B1E" w14:textId="1DCD3AA9" w:rsidR="00F45B1D" w:rsidRPr="00970AD2" w:rsidRDefault="00F45B1D" w:rsidP="00CD73EC">
      <w:pPr>
        <w:pStyle w:val="FP"/>
      </w:pPr>
      <w:r w:rsidRPr="00970AD2">
        <w:t>Verizon</w:t>
      </w:r>
    </w:p>
    <w:p w14:paraId="39BD5FE2" w14:textId="77777777" w:rsidR="007E1A46" w:rsidRPr="00970AD2" w:rsidRDefault="007E1A46" w:rsidP="00CD73EC">
      <w:pPr>
        <w:pStyle w:val="FP"/>
      </w:pPr>
      <w:r w:rsidRPr="00970AD2">
        <w:t>Vodafone</w:t>
      </w:r>
    </w:p>
    <w:p w14:paraId="375AB870" w14:textId="77777777" w:rsidR="007E1A46" w:rsidRPr="00970AD2" w:rsidRDefault="007E1A46" w:rsidP="007E1A46">
      <w:pPr>
        <w:pStyle w:val="FP"/>
      </w:pPr>
      <w:r w:rsidRPr="00970AD2">
        <w:t>Xiaomi</w:t>
      </w:r>
    </w:p>
    <w:p w14:paraId="311436D2" w14:textId="77777777" w:rsidR="007E1A46" w:rsidRPr="00970AD2" w:rsidRDefault="007E1A46" w:rsidP="00CD73EC">
      <w:pPr>
        <w:pStyle w:val="FP"/>
      </w:pPr>
      <w:r w:rsidRPr="00970AD2">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48FDC97" w:rsidR="0064465A" w:rsidRDefault="0064465A" w:rsidP="00837DE3">
      <w:pPr>
        <w:pStyle w:val="Heading1"/>
      </w:pPr>
      <w:r>
        <w:t>1</w:t>
      </w:r>
      <w:r>
        <w:tab/>
        <w:t>Opening of the Conference Call</w:t>
      </w:r>
    </w:p>
    <w:p w14:paraId="003D541B" w14:textId="77777777" w:rsidR="00707AD0" w:rsidRDefault="0064465A" w:rsidP="00707AD0">
      <w:pPr>
        <w:rPr>
          <w:lang w:eastAsia="en-US"/>
        </w:rPr>
      </w:pPr>
      <w:r>
        <w:rPr>
          <w:lang w:eastAsia="en-US"/>
        </w:rPr>
        <w:t xml:space="preserve">The SA WG2 Chair opened the CC </w:t>
      </w:r>
      <w:r w:rsidR="00707AD0">
        <w:rPr>
          <w:lang w:eastAsia="en-US"/>
        </w:rPr>
        <w:t>and will cover:</w:t>
      </w:r>
    </w:p>
    <w:p w14:paraId="271FCC1A" w14:textId="75050652" w:rsidR="00707AD0" w:rsidRDefault="00707AD0" w:rsidP="00707AD0">
      <w:pPr>
        <w:rPr>
          <w:lang w:eastAsia="en-US"/>
        </w:rPr>
      </w:pPr>
      <w:r>
        <w:rPr>
          <w:lang w:eastAsia="en-US"/>
        </w:rPr>
        <w:t>-</w:t>
      </w:r>
      <w:r>
        <w:rPr>
          <w:lang w:eastAsia="en-US"/>
        </w:rPr>
        <w:tab/>
        <w:t>Issues marked as "For CC#2" in the combined Chair's notes.</w:t>
      </w:r>
    </w:p>
    <w:p w14:paraId="50E0FF4A" w14:textId="77777777" w:rsidR="00707AD0" w:rsidRDefault="00707AD0" w:rsidP="00707AD0">
      <w:pPr>
        <w:rPr>
          <w:lang w:eastAsia="en-US"/>
        </w:rPr>
      </w:pPr>
      <w:r>
        <w:rPr>
          <w:lang w:eastAsia="en-US"/>
        </w:rPr>
        <w:t>-</w:t>
      </w:r>
      <w:r>
        <w:rPr>
          <w:lang w:eastAsia="en-US"/>
        </w:rPr>
        <w:tab/>
        <w:t xml:space="preserve">Any Rel-17 SID open issues for </w:t>
      </w:r>
      <w:proofErr w:type="spellStart"/>
      <w:r>
        <w:rPr>
          <w:lang w:eastAsia="en-US"/>
        </w:rPr>
        <w:t>SoH</w:t>
      </w:r>
      <w:proofErr w:type="spellEnd"/>
      <w:r>
        <w:rPr>
          <w:lang w:eastAsia="en-US"/>
        </w:rPr>
        <w:t>, if time permits.</w:t>
      </w:r>
    </w:p>
    <w:p w14:paraId="5CA865EC" w14:textId="77777777" w:rsidR="00707AD0" w:rsidRDefault="00707AD0" w:rsidP="00707AD0">
      <w:pPr>
        <w:rPr>
          <w:lang w:eastAsia="en-US"/>
        </w:rPr>
      </w:pPr>
      <w:r>
        <w:rPr>
          <w:lang w:eastAsia="en-US"/>
        </w:rPr>
        <w:t>-</w:t>
      </w:r>
      <w:r>
        <w:rPr>
          <w:lang w:eastAsia="en-US"/>
        </w:rPr>
        <w:tab/>
        <w:t>Allocation of new TDs</w:t>
      </w:r>
    </w:p>
    <w:p w14:paraId="43C9AC78" w14:textId="1641AD3D" w:rsidR="0064465A" w:rsidRDefault="0064465A" w:rsidP="0064465A">
      <w:pPr>
        <w:rPr>
          <w:lang w:eastAsia="en-US"/>
        </w:rPr>
      </w:pPr>
    </w:p>
    <w:p w14:paraId="05A6B78F" w14:textId="1A7D3AC2" w:rsidR="00707AD0" w:rsidRDefault="0064465A" w:rsidP="0064465A">
      <w:pPr>
        <w:pStyle w:val="Heading1"/>
      </w:pPr>
      <w:r>
        <w:t>2.</w:t>
      </w:r>
      <w:r>
        <w:tab/>
      </w:r>
      <w:r w:rsidR="00707AD0">
        <w:t>Issues marked as "For CC#2" in the combined Chair's notes</w:t>
      </w:r>
    </w:p>
    <w:p w14:paraId="7C344C6A" w14:textId="2D5155E2" w:rsidR="00707AD0" w:rsidRDefault="00707AD0" w:rsidP="00707AD0">
      <w:pPr>
        <w:keepNext/>
        <w:rPr>
          <w:lang w:eastAsia="en-US"/>
        </w:rPr>
      </w:pPr>
      <w:r>
        <w:rPr>
          <w:color w:val="0000FF"/>
          <w:lang w:eastAsia="en-US"/>
        </w:rPr>
        <w:t>TD S2</w:t>
      </w:r>
      <w:r>
        <w:rPr>
          <w:color w:val="0000FF"/>
          <w:lang w:eastAsia="en-US"/>
        </w:rPr>
        <w:noBreakHyphen/>
        <w:t>2100417</w:t>
      </w:r>
      <w:r>
        <w:rPr>
          <w:lang w:eastAsia="en-US"/>
        </w:rPr>
        <w:t xml:space="preserve"> (LS OUT) [DRAFT] Reply LS from ATIS IoT Group: Request that a standardised SST value for this S-NEST new Slice Service Type (SST) (Qualcomm Incorporated)</w:t>
      </w:r>
    </w:p>
    <w:p w14:paraId="151889F3" w14:textId="59893EF8" w:rsidR="00707AD0" w:rsidRPr="00707AD0" w:rsidRDefault="00707AD0" w:rsidP="00707AD0">
      <w:pPr>
        <w:pStyle w:val="FP"/>
        <w:rPr>
          <w:b/>
          <w:bCs/>
          <w:lang w:eastAsia="en-US"/>
        </w:rPr>
      </w:pPr>
      <w:r w:rsidRPr="00707AD0">
        <w:rPr>
          <w:b/>
          <w:bCs/>
          <w:lang w:eastAsia="en-US"/>
        </w:rPr>
        <w:t>e-mail comments:</w:t>
      </w:r>
    </w:p>
    <w:p w14:paraId="2F148E49" w14:textId="7D648A3F" w:rsidR="00707AD0" w:rsidRPr="00707AD0" w:rsidRDefault="00707AD0" w:rsidP="00707AD0">
      <w:pPr>
        <w:pStyle w:val="FP"/>
        <w:keepLines/>
        <w:rPr>
          <w:i/>
          <w:iCs/>
          <w:lang w:eastAsia="en-US"/>
        </w:rPr>
      </w:pPr>
      <w:r w:rsidRPr="00707AD0">
        <w:rPr>
          <w:i/>
          <w:iCs/>
          <w:lang w:eastAsia="en-US"/>
        </w:rPr>
        <w:t>Response to S2-2100051. For CC#2</w:t>
      </w:r>
      <w:r w:rsidRPr="00707AD0">
        <w:rPr>
          <w:i/>
          <w:iCs/>
          <w:lang w:eastAsia="en-US"/>
        </w:rPr>
        <w:tab/>
        <w:t>Patrice (Huawei) requests this outgoing LS to be postponed.</w:t>
      </w:r>
    </w:p>
    <w:p w14:paraId="419741AC" w14:textId="77777777" w:rsidR="00707AD0" w:rsidRPr="00707AD0" w:rsidRDefault="00707AD0" w:rsidP="00707AD0">
      <w:pPr>
        <w:pStyle w:val="FP"/>
        <w:keepLines/>
        <w:rPr>
          <w:i/>
          <w:iCs/>
          <w:lang w:eastAsia="en-US"/>
        </w:rPr>
      </w:pPr>
      <w:r w:rsidRPr="00707AD0">
        <w:rPr>
          <w:i/>
          <w:iCs/>
          <w:lang w:eastAsia="en-US"/>
        </w:rPr>
        <w:t>Alessio(Nokia) asks a question</w:t>
      </w:r>
    </w:p>
    <w:p w14:paraId="5FB432E6" w14:textId="77777777" w:rsidR="00707AD0" w:rsidRPr="00707AD0" w:rsidRDefault="00707AD0" w:rsidP="00707AD0">
      <w:pPr>
        <w:pStyle w:val="FP"/>
        <w:keepLines/>
        <w:rPr>
          <w:i/>
          <w:iCs/>
          <w:lang w:eastAsia="en-US"/>
        </w:rPr>
      </w:pPr>
      <w:r w:rsidRPr="00707AD0">
        <w:rPr>
          <w:i/>
          <w:iCs/>
          <w:lang w:eastAsia="en-US"/>
        </w:rPr>
        <w:t xml:space="preserve">Patrice (Huawei) </w:t>
      </w:r>
      <w:proofErr w:type="spellStart"/>
      <w:r w:rsidRPr="00707AD0">
        <w:rPr>
          <w:i/>
          <w:iCs/>
          <w:lang w:eastAsia="en-US"/>
        </w:rPr>
        <w:t>withdrawns</w:t>
      </w:r>
      <w:proofErr w:type="spellEnd"/>
      <w:r w:rsidRPr="00707AD0">
        <w:rPr>
          <w:i/>
          <w:iCs/>
          <w:lang w:eastAsia="en-US"/>
        </w:rPr>
        <w:t xml:space="preserve"> his position to postpone, provided S2-2100416 (r02 or r03) is agreed.</w:t>
      </w:r>
    </w:p>
    <w:p w14:paraId="7D613BBB" w14:textId="77777777" w:rsidR="00707AD0" w:rsidRPr="00707AD0" w:rsidRDefault="00707AD0" w:rsidP="00707AD0">
      <w:pPr>
        <w:pStyle w:val="FP"/>
        <w:keepLines/>
        <w:rPr>
          <w:i/>
          <w:iCs/>
          <w:lang w:eastAsia="en-US"/>
        </w:rPr>
      </w:pPr>
      <w:r w:rsidRPr="00707AD0">
        <w:rPr>
          <w:i/>
          <w:iCs/>
          <w:lang w:eastAsia="en-US"/>
        </w:rPr>
        <w:t>Haris (Qualcomm) provides r01 that fills in the CR number in the body of the LS</w:t>
      </w:r>
    </w:p>
    <w:p w14:paraId="247151ED" w14:textId="77777777" w:rsidR="00707AD0" w:rsidRPr="00707AD0" w:rsidRDefault="00707AD0" w:rsidP="00707AD0">
      <w:pPr>
        <w:pStyle w:val="FP"/>
        <w:keepLines/>
        <w:rPr>
          <w:i/>
          <w:iCs/>
          <w:lang w:eastAsia="en-US"/>
        </w:rPr>
      </w:pPr>
      <w:r w:rsidRPr="00707AD0">
        <w:rPr>
          <w:i/>
          <w:iCs/>
          <w:lang w:eastAsia="en-US"/>
        </w:rPr>
        <w:t>==== 4.X, 5.X, 6.X, 7.X Revisions Deadline ====</w:t>
      </w:r>
    </w:p>
    <w:p w14:paraId="5E0B6E38" w14:textId="77777777" w:rsidR="00707AD0" w:rsidRPr="00707AD0" w:rsidRDefault="00707AD0" w:rsidP="00707AD0">
      <w:pPr>
        <w:pStyle w:val="FP"/>
        <w:keepLines/>
        <w:rPr>
          <w:i/>
          <w:iCs/>
          <w:lang w:eastAsia="en-US"/>
        </w:rPr>
      </w:pPr>
      <w:r w:rsidRPr="00707AD0">
        <w:rPr>
          <w:i/>
          <w:iCs/>
          <w:lang w:eastAsia="en-US"/>
        </w:rPr>
        <w:t>Patrice (Huawei) is OK with the LS, but believes that GSMA should be added in Cc.</w:t>
      </w:r>
    </w:p>
    <w:p w14:paraId="76AC8D03" w14:textId="77777777" w:rsidR="00707AD0" w:rsidRPr="00707AD0" w:rsidRDefault="00707AD0" w:rsidP="00707AD0">
      <w:pPr>
        <w:pStyle w:val="FP"/>
        <w:keepLines/>
        <w:rPr>
          <w:i/>
          <w:iCs/>
          <w:lang w:eastAsia="en-US"/>
        </w:rPr>
      </w:pPr>
      <w:r w:rsidRPr="00707AD0">
        <w:rPr>
          <w:i/>
          <w:iCs/>
          <w:lang w:eastAsia="en-US"/>
        </w:rPr>
        <w:t>Haris (Qualcomm) comments is ok to add GSMA 5GJA in CC</w:t>
      </w:r>
    </w:p>
    <w:p w14:paraId="32C30971" w14:textId="042C53C9" w:rsidR="00707AD0" w:rsidRPr="00707AD0" w:rsidRDefault="00707AD0" w:rsidP="00707AD0">
      <w:pPr>
        <w:pStyle w:val="FP"/>
        <w:keepLines/>
        <w:rPr>
          <w:i/>
          <w:iCs/>
          <w:lang w:eastAsia="en-US"/>
        </w:rPr>
      </w:pPr>
      <w:r w:rsidRPr="00707AD0">
        <w:rPr>
          <w:i/>
          <w:iCs/>
          <w:lang w:eastAsia="en-US"/>
        </w:rPr>
        <w:t>==== 4.X, 5.X, 6.X, 7.X Final Deadline ====</w:t>
      </w:r>
    </w:p>
    <w:p w14:paraId="3397094E" w14:textId="444CD385" w:rsidR="00707AD0" w:rsidRPr="00707AD0" w:rsidRDefault="00707AD0" w:rsidP="00707AD0">
      <w:pPr>
        <w:pStyle w:val="FP"/>
        <w:keepLines/>
        <w:rPr>
          <w:i/>
          <w:iCs/>
          <w:lang w:eastAsia="en-US"/>
        </w:rPr>
      </w:pPr>
    </w:p>
    <w:p w14:paraId="21FC378C" w14:textId="77777777" w:rsidR="00707AD0" w:rsidRPr="00A3071B" w:rsidRDefault="00707AD0" w:rsidP="008F445C">
      <w:pPr>
        <w:keepNext/>
        <w:keepLines/>
      </w:pPr>
      <w:r>
        <w:rPr>
          <w:b/>
        </w:rPr>
        <w:t>Discussion and conclusion:</w:t>
      </w:r>
    </w:p>
    <w:p w14:paraId="03E14265" w14:textId="1C0D77BA" w:rsidR="00707AD0" w:rsidRPr="0035673E" w:rsidRDefault="00707AD0" w:rsidP="008F445C">
      <w:r w:rsidRPr="00707AD0">
        <w:rPr>
          <w:b/>
          <w:bCs/>
        </w:rPr>
        <w:t>r01</w:t>
      </w:r>
      <w:r>
        <w:t xml:space="preserve"> was considered. GSMA 5GJA should be added in CC. Some editorial corrections were needed and this was revised also to remove 'draft' in </w:t>
      </w:r>
      <w:r>
        <w:rPr>
          <w:color w:val="0000FF"/>
        </w:rPr>
        <w:t>TD S2</w:t>
      </w:r>
      <w:r>
        <w:rPr>
          <w:color w:val="0000FF"/>
        </w:rPr>
        <w:noBreakHyphen/>
        <w:t>2101051</w:t>
      </w:r>
      <w:r>
        <w:t xml:space="preserve">. </w:t>
      </w:r>
      <w:r>
        <w:rPr>
          <w:color w:val="FF0000"/>
        </w:rPr>
        <w:t>Approved</w:t>
      </w:r>
      <w:r>
        <w:t>.</w:t>
      </w:r>
    </w:p>
    <w:p w14:paraId="525B7B85" w14:textId="75964C5B" w:rsidR="00707AD0" w:rsidRDefault="00707AD0" w:rsidP="00707AD0">
      <w:pPr>
        <w:rPr>
          <w:lang w:eastAsia="en-US"/>
        </w:rPr>
      </w:pPr>
    </w:p>
    <w:p w14:paraId="10178F35" w14:textId="04C003E2" w:rsidR="00707AD0" w:rsidRDefault="00707AD0" w:rsidP="008F445C">
      <w:pPr>
        <w:pBdr>
          <w:top w:val="single" w:sz="4" w:space="1" w:color="auto"/>
        </w:pBdr>
        <w:rPr>
          <w:lang w:eastAsia="en-US"/>
        </w:rPr>
      </w:pPr>
      <w:r>
        <w:rPr>
          <w:color w:val="0000FF"/>
          <w:lang w:eastAsia="en-US"/>
        </w:rPr>
        <w:t>TD S2</w:t>
      </w:r>
      <w:r>
        <w:rPr>
          <w:color w:val="0000FF"/>
          <w:lang w:eastAsia="en-US"/>
        </w:rPr>
        <w:noBreakHyphen/>
        <w:t>2100682</w:t>
      </w:r>
      <w:r>
        <w:rPr>
          <w:lang w:eastAsia="en-US"/>
        </w:rPr>
        <w:t xml:space="preserve"> (LS OUT) [DRAFT] Reply LS on NSSAA at inter-PLMN mobility (Samsung)</w:t>
      </w:r>
      <w:r>
        <w:rPr>
          <w:lang w:eastAsia="en-US"/>
        </w:rPr>
        <w:br/>
        <w:t xml:space="preserve">Response to </w:t>
      </w:r>
      <w:r>
        <w:rPr>
          <w:color w:val="0000FF"/>
          <w:lang w:eastAsia="en-US"/>
        </w:rPr>
        <w:t>TD S2</w:t>
      </w:r>
      <w:r>
        <w:rPr>
          <w:color w:val="0000FF"/>
          <w:lang w:eastAsia="en-US"/>
        </w:rPr>
        <w:noBreakHyphen/>
        <w:t>2100005</w:t>
      </w:r>
      <w:r>
        <w:rPr>
          <w:lang w:eastAsia="en-US"/>
        </w:rPr>
        <w:t>. For CC#2</w:t>
      </w:r>
    </w:p>
    <w:p w14:paraId="1FE6A6CE" w14:textId="77777777" w:rsidR="00707AD0" w:rsidRPr="00707AD0" w:rsidRDefault="00707AD0" w:rsidP="00707AD0">
      <w:pPr>
        <w:pStyle w:val="FP"/>
        <w:rPr>
          <w:b/>
          <w:bCs/>
          <w:lang w:eastAsia="en-US"/>
        </w:rPr>
      </w:pPr>
      <w:r w:rsidRPr="00707AD0">
        <w:rPr>
          <w:b/>
          <w:bCs/>
          <w:lang w:eastAsia="en-US"/>
        </w:rPr>
        <w:t>e-mail comments:</w:t>
      </w:r>
    </w:p>
    <w:p w14:paraId="74B38DA2" w14:textId="70FF6020" w:rsidR="00707AD0" w:rsidRPr="00707AD0" w:rsidRDefault="00707AD0" w:rsidP="00707AD0">
      <w:pPr>
        <w:pStyle w:val="FP"/>
        <w:keepLines/>
        <w:rPr>
          <w:i/>
          <w:iCs/>
          <w:lang w:eastAsia="en-US"/>
        </w:rPr>
      </w:pPr>
      <w:r w:rsidRPr="00707AD0">
        <w:rPr>
          <w:i/>
          <w:iCs/>
          <w:lang w:eastAsia="en-US"/>
        </w:rPr>
        <w:t>Hyunsook (LGE) asks for the clarification.</w:t>
      </w:r>
    </w:p>
    <w:p w14:paraId="5F1A5A2A" w14:textId="77777777" w:rsidR="00707AD0" w:rsidRPr="00707AD0" w:rsidRDefault="00707AD0" w:rsidP="00707AD0">
      <w:pPr>
        <w:pStyle w:val="FP"/>
        <w:keepLines/>
        <w:rPr>
          <w:i/>
          <w:iCs/>
          <w:lang w:eastAsia="en-US"/>
        </w:rPr>
      </w:pPr>
      <w:r w:rsidRPr="00707AD0">
        <w:rPr>
          <w:i/>
          <w:iCs/>
          <w:lang w:eastAsia="en-US"/>
        </w:rPr>
        <w:t>Peter Hedman (Ericsson) provides comments</w:t>
      </w:r>
    </w:p>
    <w:p w14:paraId="11716B8E" w14:textId="77777777" w:rsidR="00707AD0" w:rsidRPr="00707AD0" w:rsidRDefault="00707AD0" w:rsidP="00707AD0">
      <w:pPr>
        <w:pStyle w:val="FP"/>
        <w:keepLines/>
        <w:rPr>
          <w:i/>
          <w:iCs/>
          <w:lang w:eastAsia="en-US"/>
        </w:rPr>
      </w:pPr>
      <w:r w:rsidRPr="00707AD0">
        <w:rPr>
          <w:i/>
          <w:iCs/>
          <w:lang w:eastAsia="en-US"/>
        </w:rPr>
        <w:t>Stefano Faccin (Qualcomm) provides comments and provides r01.</w:t>
      </w:r>
    </w:p>
    <w:p w14:paraId="4616F994"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provides comments and provides r02.</w:t>
      </w:r>
    </w:p>
    <w:p w14:paraId="36F14039" w14:textId="77777777" w:rsidR="00707AD0" w:rsidRPr="00707AD0" w:rsidRDefault="00707AD0" w:rsidP="00707AD0">
      <w:pPr>
        <w:pStyle w:val="FP"/>
        <w:keepLines/>
        <w:rPr>
          <w:i/>
          <w:iCs/>
          <w:lang w:eastAsia="en-US"/>
        </w:rPr>
      </w:pPr>
      <w:r w:rsidRPr="00707AD0">
        <w:rPr>
          <w:i/>
          <w:iCs/>
          <w:lang w:eastAsia="en-US"/>
        </w:rPr>
        <w:t>Alessio(</w:t>
      </w:r>
      <w:proofErr w:type="spellStart"/>
      <w:r w:rsidRPr="00707AD0">
        <w:rPr>
          <w:i/>
          <w:iCs/>
          <w:lang w:eastAsia="en-US"/>
        </w:rPr>
        <w:t>nokia</w:t>
      </w:r>
      <w:proofErr w:type="spellEnd"/>
      <w:r w:rsidRPr="00707AD0">
        <w:rPr>
          <w:i/>
          <w:iCs/>
          <w:lang w:eastAsia="en-US"/>
        </w:rPr>
        <w:t>) provides comments and provides r03.</w:t>
      </w:r>
    </w:p>
    <w:p w14:paraId="1D05F092" w14:textId="77777777" w:rsidR="00707AD0" w:rsidRPr="00707AD0" w:rsidRDefault="00707AD0" w:rsidP="00707AD0">
      <w:pPr>
        <w:pStyle w:val="FP"/>
        <w:keepLines/>
        <w:rPr>
          <w:i/>
          <w:iCs/>
          <w:lang w:eastAsia="en-US"/>
        </w:rPr>
      </w:pPr>
      <w:r w:rsidRPr="00707AD0">
        <w:rPr>
          <w:i/>
          <w:iCs/>
          <w:lang w:eastAsia="en-US"/>
        </w:rPr>
        <w:t>Patrice (Huawei) comments that the answer does not address one of the issues that was one of the initial triggers for the discussion.</w:t>
      </w:r>
    </w:p>
    <w:p w14:paraId="5647F931"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provides comments.</w:t>
      </w:r>
    </w:p>
    <w:p w14:paraId="192FB238"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provides r04.</w:t>
      </w:r>
    </w:p>
    <w:p w14:paraId="70CE118A" w14:textId="77777777" w:rsidR="00707AD0" w:rsidRPr="00707AD0" w:rsidRDefault="00707AD0" w:rsidP="00707AD0">
      <w:pPr>
        <w:pStyle w:val="FP"/>
        <w:keepLines/>
        <w:rPr>
          <w:i/>
          <w:iCs/>
          <w:lang w:eastAsia="en-US"/>
        </w:rPr>
      </w:pPr>
      <w:r w:rsidRPr="00707AD0">
        <w:rPr>
          <w:i/>
          <w:iCs/>
          <w:lang w:eastAsia="en-US"/>
        </w:rPr>
        <w:t>Alessio(Nokia) cannot accept r04</w:t>
      </w:r>
    </w:p>
    <w:p w14:paraId="55B98FA5"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responds to Alessio(Nokia).</w:t>
      </w:r>
    </w:p>
    <w:p w14:paraId="0D14F3BB" w14:textId="77777777" w:rsidR="00707AD0" w:rsidRPr="00707AD0" w:rsidRDefault="00707AD0" w:rsidP="00707AD0">
      <w:pPr>
        <w:pStyle w:val="FP"/>
        <w:keepLines/>
        <w:rPr>
          <w:i/>
          <w:iCs/>
          <w:lang w:eastAsia="en-US"/>
        </w:rPr>
      </w:pPr>
      <w:r w:rsidRPr="00707AD0">
        <w:rPr>
          <w:i/>
          <w:iCs/>
          <w:lang w:eastAsia="en-US"/>
        </w:rPr>
        <w:t>Alessio(Nokia) explains and provides r05 (objects to all previous revisions except r03)</w:t>
      </w:r>
    </w:p>
    <w:p w14:paraId="1198C6E4" w14:textId="77777777" w:rsidR="00707AD0" w:rsidRPr="00707AD0" w:rsidRDefault="00707AD0" w:rsidP="00707AD0">
      <w:pPr>
        <w:pStyle w:val="FP"/>
        <w:keepLines/>
        <w:rPr>
          <w:i/>
          <w:iCs/>
          <w:lang w:eastAsia="en-US"/>
        </w:rPr>
      </w:pPr>
      <w:r w:rsidRPr="00707AD0">
        <w:rPr>
          <w:i/>
          <w:iCs/>
          <w:lang w:eastAsia="en-US"/>
        </w:rPr>
        <w:t>Peter Hedman (Ericsson) provides reply.</w:t>
      </w:r>
    </w:p>
    <w:p w14:paraId="4B098761" w14:textId="77777777" w:rsidR="00707AD0" w:rsidRPr="00707AD0" w:rsidRDefault="00707AD0" w:rsidP="00707AD0">
      <w:pPr>
        <w:pStyle w:val="FP"/>
        <w:keepLines/>
        <w:rPr>
          <w:i/>
          <w:iCs/>
          <w:lang w:eastAsia="en-US"/>
        </w:rPr>
      </w:pPr>
      <w:r w:rsidRPr="00707AD0">
        <w:rPr>
          <w:i/>
          <w:iCs/>
          <w:lang w:eastAsia="en-US"/>
        </w:rPr>
        <w:t>Patrice (Huawei) replies to Peter (Ericsson), may bring an update later.</w:t>
      </w:r>
    </w:p>
    <w:p w14:paraId="30BB285C"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replies to Alessio(Nokia).</w:t>
      </w:r>
    </w:p>
    <w:p w14:paraId="306A8FC3"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comments.</w:t>
      </w:r>
    </w:p>
    <w:p w14:paraId="164AAD8D" w14:textId="77777777" w:rsidR="00707AD0" w:rsidRPr="00707AD0" w:rsidRDefault="00707AD0" w:rsidP="00707AD0">
      <w:pPr>
        <w:pStyle w:val="FP"/>
        <w:keepLines/>
        <w:rPr>
          <w:i/>
          <w:iCs/>
          <w:lang w:eastAsia="en-US"/>
        </w:rPr>
      </w:pPr>
      <w:r w:rsidRPr="00707AD0">
        <w:rPr>
          <w:i/>
          <w:iCs/>
          <w:lang w:eastAsia="en-US"/>
        </w:rPr>
        <w:t>Peter Hedman (Ericsson) provides comments.</w:t>
      </w:r>
    </w:p>
    <w:p w14:paraId="44147786" w14:textId="77777777" w:rsidR="00707AD0" w:rsidRPr="00707AD0" w:rsidRDefault="00707AD0" w:rsidP="00707AD0">
      <w:pPr>
        <w:pStyle w:val="FP"/>
        <w:keepLines/>
        <w:rPr>
          <w:i/>
          <w:iCs/>
          <w:lang w:eastAsia="en-US"/>
        </w:rPr>
      </w:pPr>
      <w:r w:rsidRPr="00707AD0">
        <w:rPr>
          <w:i/>
          <w:iCs/>
          <w:lang w:eastAsia="en-US"/>
        </w:rPr>
        <w:lastRenderedPageBreak/>
        <w:t>Tricci (Oppo) commented that option#2 suggested by Samsung does not work because all PDU sessions corresponding to the 'new' Pending S-NSSAI will be released according to 23.501.</w:t>
      </w:r>
    </w:p>
    <w:p w14:paraId="320FC839"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finds the comments from Tricci (Oppo) are invalid, and kindly asks to check the revisions (r02, r04) from my side.</w:t>
      </w:r>
    </w:p>
    <w:p w14:paraId="5BEFAF0E" w14:textId="77777777" w:rsidR="00707AD0" w:rsidRPr="00707AD0" w:rsidRDefault="00707AD0" w:rsidP="00707AD0">
      <w:pPr>
        <w:pStyle w:val="FP"/>
        <w:keepLines/>
        <w:rPr>
          <w:i/>
          <w:iCs/>
          <w:lang w:eastAsia="en-US"/>
        </w:rPr>
      </w:pPr>
      <w:r w:rsidRPr="00707AD0">
        <w:rPr>
          <w:i/>
          <w:iCs/>
          <w:lang w:eastAsia="en-US"/>
        </w:rPr>
        <w:t>Tricci (Oppo) believes Samsung has mistaken Oppo's comments and hence, would like to clarify Oppo's concern once again.</w:t>
      </w:r>
    </w:p>
    <w:p w14:paraId="5C4F625F" w14:textId="77777777" w:rsidR="00707AD0" w:rsidRPr="00707AD0" w:rsidRDefault="00707AD0" w:rsidP="00707AD0">
      <w:pPr>
        <w:pStyle w:val="FP"/>
        <w:keepLines/>
        <w:rPr>
          <w:i/>
          <w:iCs/>
          <w:lang w:eastAsia="en-US"/>
        </w:rPr>
      </w:pPr>
      <w:r w:rsidRPr="00707AD0">
        <w:rPr>
          <w:i/>
          <w:iCs/>
          <w:lang w:eastAsia="en-US"/>
        </w:rPr>
        <w:t xml:space="preserve">Alessio(Nokia) </w:t>
      </w:r>
      <w:proofErr w:type="spellStart"/>
      <w:r w:rsidRPr="00707AD0">
        <w:rPr>
          <w:i/>
          <w:iCs/>
          <w:lang w:eastAsia="en-US"/>
        </w:rPr>
        <w:t>commnents</w:t>
      </w:r>
      <w:proofErr w:type="spellEnd"/>
    </w:p>
    <w:p w14:paraId="2ED1A820" w14:textId="77777777" w:rsidR="00707AD0" w:rsidRPr="00707AD0" w:rsidRDefault="00707AD0" w:rsidP="00707AD0">
      <w:pPr>
        <w:pStyle w:val="FP"/>
        <w:keepLines/>
        <w:rPr>
          <w:i/>
          <w:iCs/>
          <w:lang w:eastAsia="en-US"/>
        </w:rPr>
      </w:pPr>
      <w:r w:rsidRPr="00707AD0">
        <w:rPr>
          <w:i/>
          <w:iCs/>
          <w:lang w:eastAsia="en-US"/>
        </w:rPr>
        <w:t xml:space="preserve">Peter Hedman (Ericsson) provides comments and think r05 is good </w:t>
      </w:r>
      <w:proofErr w:type="spellStart"/>
      <w:r w:rsidRPr="00707AD0">
        <w:rPr>
          <w:i/>
          <w:iCs/>
          <w:lang w:eastAsia="en-US"/>
        </w:rPr>
        <w:t>enogh</w:t>
      </w:r>
      <w:proofErr w:type="spellEnd"/>
      <w:r w:rsidRPr="00707AD0">
        <w:rPr>
          <w:i/>
          <w:iCs/>
          <w:lang w:eastAsia="en-US"/>
        </w:rPr>
        <w:t>.</w:t>
      </w:r>
    </w:p>
    <w:p w14:paraId="6FE19FF9" w14:textId="77777777" w:rsidR="00707AD0" w:rsidRPr="00707AD0" w:rsidRDefault="00707AD0" w:rsidP="00707AD0">
      <w:pPr>
        <w:pStyle w:val="FP"/>
        <w:keepLines/>
        <w:rPr>
          <w:i/>
          <w:iCs/>
          <w:lang w:eastAsia="en-US"/>
        </w:rPr>
      </w:pPr>
      <w:r w:rsidRPr="00707AD0">
        <w:rPr>
          <w:i/>
          <w:iCs/>
          <w:lang w:eastAsia="en-US"/>
        </w:rPr>
        <w:t>==== 4.X, 5.X, 6.X, 7.X Revisions Deadline ====</w:t>
      </w:r>
    </w:p>
    <w:p w14:paraId="7DB3E4B6" w14:textId="77777777" w:rsidR="00707AD0" w:rsidRPr="00707AD0" w:rsidRDefault="00707AD0" w:rsidP="00707AD0">
      <w:pPr>
        <w:pStyle w:val="FP"/>
        <w:keepLines/>
        <w:rPr>
          <w:i/>
          <w:iCs/>
          <w:lang w:eastAsia="en-US"/>
        </w:rPr>
      </w:pPr>
      <w:r w:rsidRPr="00707AD0">
        <w:rPr>
          <w:i/>
          <w:iCs/>
          <w:lang w:eastAsia="en-US"/>
        </w:rPr>
        <w:t>Alessio(Nokia) clarifies</w:t>
      </w:r>
    </w:p>
    <w:p w14:paraId="430CD2D7"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replies and provides late revision proposal (r06)</w:t>
      </w:r>
    </w:p>
    <w:p w14:paraId="73EC5332"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would request to open it in CC#2 as the 'offline' discussion is ongoing to reach convergence.</w:t>
      </w:r>
    </w:p>
    <w:p w14:paraId="67CFB069" w14:textId="77777777" w:rsidR="00707AD0" w:rsidRPr="00707AD0" w:rsidRDefault="00707AD0" w:rsidP="00707AD0">
      <w:pPr>
        <w:pStyle w:val="FP"/>
        <w:keepLines/>
        <w:rPr>
          <w:i/>
          <w:iCs/>
          <w:lang w:eastAsia="en-US"/>
        </w:rPr>
      </w:pPr>
      <w:r w:rsidRPr="00707AD0">
        <w:rPr>
          <w:i/>
          <w:iCs/>
          <w:lang w:eastAsia="en-US"/>
        </w:rPr>
        <w:t>==== 4.X, 5.X, 6.X, 7.X Final Deadline ====</w:t>
      </w:r>
    </w:p>
    <w:p w14:paraId="3D3AD16D" w14:textId="77777777" w:rsidR="00707AD0" w:rsidRPr="00707AD0" w:rsidRDefault="00707AD0" w:rsidP="00707AD0">
      <w:pPr>
        <w:pStyle w:val="FP"/>
        <w:keepLines/>
        <w:rPr>
          <w:i/>
          <w:iCs/>
          <w:lang w:eastAsia="en-US"/>
        </w:rPr>
      </w:pPr>
      <w:proofErr w:type="spellStart"/>
      <w:r w:rsidRPr="00707AD0">
        <w:rPr>
          <w:i/>
          <w:iCs/>
          <w:lang w:eastAsia="en-US"/>
        </w:rPr>
        <w:t>Hoyeon</w:t>
      </w:r>
      <w:proofErr w:type="spellEnd"/>
      <w:r w:rsidRPr="00707AD0">
        <w:rPr>
          <w:i/>
          <w:iCs/>
          <w:lang w:eastAsia="en-US"/>
        </w:rPr>
        <w:t xml:space="preserve"> (Samsung) provides draft LS based on offline discussion and would like to open it in CC#2.</w:t>
      </w:r>
    </w:p>
    <w:p w14:paraId="369A5877" w14:textId="6BCEA67D" w:rsidR="00707AD0" w:rsidRPr="00707AD0" w:rsidRDefault="00707AD0" w:rsidP="00707AD0">
      <w:pPr>
        <w:pStyle w:val="FP"/>
        <w:keepLines/>
        <w:rPr>
          <w:i/>
          <w:iCs/>
          <w:lang w:eastAsia="en-US"/>
        </w:rPr>
      </w:pPr>
      <w:r w:rsidRPr="00707AD0">
        <w:rPr>
          <w:i/>
          <w:iCs/>
          <w:lang w:eastAsia="en-US"/>
        </w:rPr>
        <w:t xml:space="preserve">Tricci (Oppo) supports </w:t>
      </w:r>
      <w:proofErr w:type="spellStart"/>
      <w:r w:rsidRPr="00707AD0">
        <w:rPr>
          <w:i/>
          <w:iCs/>
          <w:lang w:eastAsia="en-US"/>
        </w:rPr>
        <w:t>Hoyeon</w:t>
      </w:r>
      <w:proofErr w:type="spellEnd"/>
      <w:r w:rsidRPr="00707AD0">
        <w:rPr>
          <w:i/>
          <w:iCs/>
          <w:lang w:eastAsia="en-US"/>
        </w:rPr>
        <w:t xml:space="preserve"> (Samsung) latest draft LS to be discussed in CC#2.</w:t>
      </w:r>
    </w:p>
    <w:p w14:paraId="6E42FC30" w14:textId="77777777" w:rsidR="00707AD0" w:rsidRPr="00707AD0" w:rsidRDefault="00707AD0" w:rsidP="00707AD0">
      <w:pPr>
        <w:pStyle w:val="FP"/>
        <w:keepLines/>
        <w:rPr>
          <w:i/>
          <w:iCs/>
        </w:rPr>
      </w:pPr>
    </w:p>
    <w:p w14:paraId="118E50DD" w14:textId="77777777" w:rsidR="00707AD0" w:rsidRPr="00A3071B" w:rsidRDefault="00707AD0" w:rsidP="00707AD0">
      <w:pPr>
        <w:keepNext/>
        <w:keepLines/>
      </w:pPr>
      <w:r>
        <w:rPr>
          <w:b/>
        </w:rPr>
        <w:t>Discussion and conclusion:</w:t>
      </w:r>
    </w:p>
    <w:p w14:paraId="1AD1A3DE" w14:textId="4BB6D1B8" w:rsidR="00707AD0" w:rsidRPr="00707AD0" w:rsidRDefault="00707AD0" w:rsidP="00707AD0">
      <w:r w:rsidRPr="00707AD0">
        <w:rPr>
          <w:b/>
          <w:bCs/>
          <w:lang w:eastAsia="en-US"/>
        </w:rPr>
        <w:t>r05</w:t>
      </w:r>
      <w:r>
        <w:rPr>
          <w:lang w:eastAsia="en-US"/>
        </w:rPr>
        <w:t xml:space="preserve"> was provided before the deadline and another revision made after the deadline. The latest version was provided in </w:t>
      </w:r>
      <w:r w:rsidRPr="00707AD0">
        <w:rPr>
          <w:b/>
          <w:bCs/>
          <w:lang w:eastAsia="en-US"/>
        </w:rPr>
        <w:t>r07</w:t>
      </w:r>
      <w:r>
        <w:rPr>
          <w:lang w:eastAsia="en-US"/>
        </w:rPr>
        <w:t xml:space="preserve">. This was agreed and revised also to remove 'draft' in </w:t>
      </w:r>
      <w:r w:rsidRPr="00707AD0">
        <w:rPr>
          <w:rFonts w:cs="Arial"/>
          <w:color w:val="0000FF"/>
          <w:szCs w:val="16"/>
          <w:lang w:eastAsia="en-US"/>
        </w:rPr>
        <w:t>S2-21</w:t>
      </w:r>
      <w:r>
        <w:rPr>
          <w:rFonts w:cs="Arial"/>
          <w:color w:val="0000FF"/>
          <w:szCs w:val="16"/>
          <w:lang w:eastAsia="en-US"/>
        </w:rPr>
        <w:t>01052</w:t>
      </w:r>
      <w:r>
        <w:rPr>
          <w:lang w:eastAsia="en-US"/>
        </w:rPr>
        <w:t xml:space="preserve">. </w:t>
      </w:r>
      <w:r>
        <w:rPr>
          <w:color w:val="FF0000"/>
          <w:lang w:eastAsia="en-US"/>
        </w:rPr>
        <w:t>A</w:t>
      </w:r>
      <w:r w:rsidRPr="00707AD0">
        <w:rPr>
          <w:color w:val="FF0000"/>
          <w:lang w:eastAsia="en-US"/>
        </w:rPr>
        <w:t>pproved</w:t>
      </w:r>
      <w:r>
        <w:t>.</w:t>
      </w:r>
    </w:p>
    <w:p w14:paraId="246DD8C7" w14:textId="77777777" w:rsidR="00707AD0" w:rsidRDefault="00707AD0" w:rsidP="00707AD0">
      <w:pPr>
        <w:rPr>
          <w:lang w:eastAsia="en-US"/>
        </w:rPr>
      </w:pPr>
    </w:p>
    <w:p w14:paraId="440071CD" w14:textId="292DA7BB"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2100311</w:t>
      </w:r>
      <w:r>
        <w:rPr>
          <w:lang w:eastAsia="en-US"/>
        </w:rPr>
        <w:t xml:space="preserve"> (CR) Correcting preventing of home routing due to 'any PLMN' requirement (BlackBerry UK Ltd., Rogers Wireless</w:t>
      </w:r>
      <w:r>
        <w:rPr>
          <w:lang w:eastAsia="en-US"/>
        </w:rPr>
        <w:br/>
        <w:t xml:space="preserve">Revision of (noted) </w:t>
      </w:r>
      <w:r>
        <w:rPr>
          <w:color w:val="0000FF"/>
          <w:lang w:eastAsia="en-US"/>
        </w:rPr>
        <w:t>TD S2</w:t>
      </w:r>
      <w:r>
        <w:rPr>
          <w:color w:val="0000FF"/>
          <w:lang w:eastAsia="en-US"/>
        </w:rPr>
        <w:noBreakHyphen/>
        <w:t>2004947</w:t>
      </w:r>
      <w:r>
        <w:rPr>
          <w:lang w:eastAsia="en-US"/>
        </w:rPr>
        <w:t xml:space="preserve"> from S2#140E. For CC#2</w:t>
      </w:r>
    </w:p>
    <w:p w14:paraId="601AA4B4" w14:textId="77777777" w:rsidR="00707AD0" w:rsidRPr="00707AD0" w:rsidRDefault="00707AD0" w:rsidP="00707AD0">
      <w:pPr>
        <w:pStyle w:val="FP"/>
        <w:rPr>
          <w:b/>
          <w:bCs/>
          <w:lang w:eastAsia="en-US"/>
        </w:rPr>
      </w:pPr>
      <w:r w:rsidRPr="00707AD0">
        <w:rPr>
          <w:b/>
          <w:bCs/>
          <w:lang w:eastAsia="en-US"/>
        </w:rPr>
        <w:t>e-mail comments:</w:t>
      </w:r>
    </w:p>
    <w:p w14:paraId="7637CE79" w14:textId="292D2566"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provides comment.</w:t>
      </w:r>
    </w:p>
    <w:p w14:paraId="4A639981" w14:textId="77777777" w:rsidR="00707AD0" w:rsidRPr="00707AD0" w:rsidRDefault="00707AD0" w:rsidP="00707AD0">
      <w:pPr>
        <w:pStyle w:val="FP"/>
        <w:keepLines/>
        <w:rPr>
          <w:i/>
          <w:iCs/>
          <w:lang w:eastAsia="en-US"/>
        </w:rPr>
      </w:pPr>
      <w:r w:rsidRPr="00707AD0">
        <w:rPr>
          <w:i/>
          <w:iCs/>
          <w:lang w:eastAsia="en-US"/>
        </w:rPr>
        <w:t>Laurent (Nokia): Comments ; when we discussed this topic at previous meetings, it was for R17</w:t>
      </w:r>
    </w:p>
    <w:p w14:paraId="54F13542" w14:textId="77777777" w:rsidR="00707AD0" w:rsidRPr="00707AD0" w:rsidRDefault="00707AD0" w:rsidP="00707AD0">
      <w:pPr>
        <w:pStyle w:val="FP"/>
        <w:keepLines/>
        <w:rPr>
          <w:i/>
          <w:iCs/>
          <w:lang w:eastAsia="en-US"/>
        </w:rPr>
      </w:pPr>
      <w:r w:rsidRPr="00707AD0">
        <w:rPr>
          <w:i/>
          <w:iCs/>
          <w:lang w:eastAsia="en-US"/>
        </w:rPr>
        <w:t>John-Luc (BlackBerry): Response. Concern was raised in CT1 and a preference for Rel-16 was indicated.</w:t>
      </w:r>
    </w:p>
    <w:p w14:paraId="59A8CA2E" w14:textId="77777777" w:rsidR="00707AD0" w:rsidRPr="00707AD0" w:rsidRDefault="00707AD0" w:rsidP="00707AD0">
      <w:pPr>
        <w:pStyle w:val="FP"/>
        <w:keepLines/>
        <w:rPr>
          <w:i/>
          <w:iCs/>
          <w:lang w:eastAsia="en-US"/>
        </w:rPr>
      </w:pPr>
      <w:r w:rsidRPr="00707AD0">
        <w:rPr>
          <w:i/>
          <w:iCs/>
          <w:lang w:eastAsia="en-US"/>
        </w:rPr>
        <w:t>Laurent (Nokia): is there a LS from CT1 to ask for R16 ?</w:t>
      </w:r>
    </w:p>
    <w:p w14:paraId="1AD6B41E" w14:textId="77777777" w:rsidR="00707AD0" w:rsidRPr="00707AD0" w:rsidRDefault="00707AD0" w:rsidP="00707AD0">
      <w:pPr>
        <w:pStyle w:val="FP"/>
        <w:keepLines/>
        <w:rPr>
          <w:i/>
          <w:iCs/>
          <w:lang w:eastAsia="en-US"/>
        </w:rPr>
      </w:pPr>
      <w:r w:rsidRPr="00707AD0">
        <w:rPr>
          <w:i/>
          <w:iCs/>
          <w:lang w:eastAsia="en-US"/>
        </w:rPr>
        <w:t>John-Luc (BlackBerry): The original LS from CT1 was already for Rel-16.</w:t>
      </w:r>
    </w:p>
    <w:p w14:paraId="61AA969C" w14:textId="77777777"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comments.</w:t>
      </w:r>
    </w:p>
    <w:p w14:paraId="6616D745" w14:textId="77777777" w:rsidR="00707AD0" w:rsidRPr="00707AD0" w:rsidRDefault="00707AD0" w:rsidP="00707AD0">
      <w:pPr>
        <w:pStyle w:val="FP"/>
        <w:keepLines/>
        <w:rPr>
          <w:i/>
          <w:iCs/>
          <w:lang w:eastAsia="en-US"/>
        </w:rPr>
      </w:pPr>
      <w:r w:rsidRPr="00707AD0">
        <w:rPr>
          <w:i/>
          <w:iCs/>
          <w:lang w:eastAsia="en-US"/>
        </w:rPr>
        <w:t>John-Luc (BlackBerry) proposes to revise the CR into a Rel-17 CR.</w:t>
      </w:r>
    </w:p>
    <w:p w14:paraId="43F9D8FC" w14:textId="77777777" w:rsidR="00707AD0" w:rsidRPr="00707AD0" w:rsidRDefault="00707AD0" w:rsidP="00707AD0">
      <w:pPr>
        <w:pStyle w:val="FP"/>
        <w:keepLines/>
        <w:rPr>
          <w:i/>
          <w:iCs/>
          <w:lang w:eastAsia="en-US"/>
        </w:rPr>
      </w:pPr>
      <w:r w:rsidRPr="00707AD0">
        <w:rPr>
          <w:i/>
          <w:iCs/>
          <w:lang w:eastAsia="en-US"/>
        </w:rPr>
        <w:t>John-Luc (BlackBerry): rev in S2-2100311r01.</w:t>
      </w:r>
    </w:p>
    <w:p w14:paraId="79D43B21" w14:textId="77777777" w:rsidR="00707AD0" w:rsidRPr="00707AD0" w:rsidRDefault="00707AD0" w:rsidP="00707AD0">
      <w:pPr>
        <w:pStyle w:val="FP"/>
        <w:keepLines/>
        <w:rPr>
          <w:i/>
          <w:iCs/>
          <w:lang w:eastAsia="en-US"/>
        </w:rPr>
      </w:pPr>
      <w:r w:rsidRPr="00707AD0">
        <w:rPr>
          <w:i/>
          <w:iCs/>
          <w:lang w:eastAsia="en-US"/>
        </w:rPr>
        <w:t>Stefan (Ericsson) asks Andy for guidance on TEI17</w:t>
      </w:r>
    </w:p>
    <w:p w14:paraId="72F931AF" w14:textId="77777777" w:rsidR="00707AD0" w:rsidRPr="00707AD0" w:rsidRDefault="00707AD0" w:rsidP="00707AD0">
      <w:pPr>
        <w:pStyle w:val="FP"/>
        <w:keepLines/>
        <w:rPr>
          <w:i/>
          <w:iCs/>
          <w:lang w:eastAsia="en-US"/>
        </w:rPr>
      </w:pPr>
      <w:r w:rsidRPr="00707AD0">
        <w:rPr>
          <w:i/>
          <w:iCs/>
          <w:lang w:eastAsia="en-US"/>
        </w:rPr>
        <w:t>==== 4.X, 5.X, 6.X, 7.X Revisions Deadline ====</w:t>
      </w:r>
    </w:p>
    <w:p w14:paraId="1969E9F8" w14:textId="32D0A467" w:rsidR="00707AD0" w:rsidRPr="00707AD0" w:rsidRDefault="00707AD0" w:rsidP="00707AD0">
      <w:pPr>
        <w:pStyle w:val="FP"/>
        <w:keepLines/>
        <w:rPr>
          <w:i/>
          <w:iCs/>
          <w:lang w:eastAsia="en-US"/>
        </w:rPr>
      </w:pPr>
      <w:r w:rsidRPr="00707AD0">
        <w:rPr>
          <w:i/>
          <w:iCs/>
          <w:lang w:eastAsia="en-US"/>
        </w:rPr>
        <w:t>==== 4.X, 5.X, 6.X, 7.X Final Deadline ====</w:t>
      </w:r>
    </w:p>
    <w:p w14:paraId="093FC68F" w14:textId="77777777" w:rsidR="00707AD0" w:rsidRPr="00707AD0" w:rsidRDefault="00707AD0" w:rsidP="00707AD0">
      <w:pPr>
        <w:pStyle w:val="FP"/>
        <w:keepLines/>
        <w:rPr>
          <w:i/>
          <w:iCs/>
          <w:lang w:eastAsia="en-US"/>
        </w:rPr>
      </w:pPr>
    </w:p>
    <w:p w14:paraId="68C88CFE" w14:textId="77777777" w:rsidR="00707AD0" w:rsidRPr="00A3071B" w:rsidRDefault="00707AD0" w:rsidP="00707AD0">
      <w:pPr>
        <w:keepNext/>
        <w:keepLines/>
      </w:pPr>
      <w:r>
        <w:rPr>
          <w:b/>
        </w:rPr>
        <w:t>Discussion and conclusion:</w:t>
      </w:r>
    </w:p>
    <w:p w14:paraId="70D5D984" w14:textId="5F76745E" w:rsidR="00707AD0" w:rsidRPr="00707AD0" w:rsidRDefault="00707AD0" w:rsidP="00707AD0">
      <w:r>
        <w:rPr>
          <w:lang w:eastAsia="en-US"/>
        </w:rPr>
        <w:t xml:space="preserve">The originally submitted CR was for Rel-16, but was revised during discussions to Rel-17. Blackberry asked </w:t>
      </w:r>
      <w:r w:rsidR="0047131A">
        <w:rPr>
          <w:lang w:eastAsia="en-US"/>
        </w:rPr>
        <w:t>therefore</w:t>
      </w:r>
      <w:r>
        <w:rPr>
          <w:lang w:eastAsia="en-US"/>
        </w:rPr>
        <w:t xml:space="preserve"> whether this CR can be agreed at this meeting</w:t>
      </w:r>
      <w:r w:rsidRPr="00707AD0">
        <w:rPr>
          <w:lang w:eastAsia="en-US"/>
        </w:rPr>
        <w:t xml:space="preserve"> </w:t>
      </w:r>
      <w:r>
        <w:rPr>
          <w:lang w:eastAsia="en-US"/>
        </w:rPr>
        <w:t xml:space="preserve">for Rel-17, as CT WG1 are waiting for this stage 2 update to progress their Rel-17 work. Samsung commented that this should not be accepted for Rel-16. It was clarified that a CR for Rel-17 is being considered here in </w:t>
      </w:r>
      <w:r w:rsidRPr="00707AD0">
        <w:rPr>
          <w:b/>
          <w:bCs/>
        </w:rPr>
        <w:t>r01</w:t>
      </w:r>
      <w:r>
        <w:rPr>
          <w:lang w:eastAsia="en-US"/>
        </w:rPr>
        <w:t xml:space="preserve">. Orange commented that the WI Code should be updated to </w:t>
      </w:r>
      <w:r w:rsidR="00970AD2">
        <w:rPr>
          <w:lang w:eastAsia="en-US"/>
        </w:rPr>
        <w:t xml:space="preserve">5GS_Ph1, </w:t>
      </w:r>
      <w:r>
        <w:rPr>
          <w:lang w:eastAsia="en-US"/>
        </w:rPr>
        <w:t xml:space="preserve">TEI17. Lenovo asked whether it was necessary to agree this Rel-17 update at this meeting. Blackberry commented that this has already been endorsed in previous meetings since the LS from SA2#140. </w:t>
      </w:r>
      <w:r w:rsidRPr="00707AD0">
        <w:rPr>
          <w:b/>
          <w:bCs/>
          <w:color w:val="0000FF"/>
          <w:lang w:eastAsia="en-US"/>
        </w:rPr>
        <w:t>This was left for further off-line discussion and placed under a new agenda item 4.3</w:t>
      </w:r>
      <w:r w:rsidRPr="00707AD0">
        <w:rPr>
          <w:b/>
          <w:bCs/>
          <w:lang w:eastAsia="en-US"/>
        </w:rPr>
        <w:t>.</w:t>
      </w:r>
      <w:r>
        <w:rPr>
          <w:lang w:eastAsia="en-US"/>
        </w:rPr>
        <w:t xml:space="preserve"> </w:t>
      </w:r>
    </w:p>
    <w:p w14:paraId="570696B6" w14:textId="77777777" w:rsidR="00707AD0" w:rsidRDefault="00707AD0" w:rsidP="00707AD0">
      <w:pPr>
        <w:rPr>
          <w:lang w:eastAsia="en-US"/>
        </w:rPr>
      </w:pPr>
    </w:p>
    <w:p w14:paraId="3ED588D1" w14:textId="57189F11"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2101551</w:t>
      </w:r>
      <w:r>
        <w:rPr>
          <w:lang w:eastAsia="en-US"/>
        </w:rPr>
        <w:t xml:space="preserve"> (CR) Correction on gap analysis on charging for 5G service based architecture (</w:t>
      </w:r>
      <w:proofErr w:type="spellStart"/>
      <w:r>
        <w:rPr>
          <w:lang w:eastAsia="en-US"/>
        </w:rPr>
        <w:t>Matrixx</w:t>
      </w:r>
      <w:proofErr w:type="spellEnd"/>
      <w:r>
        <w:rPr>
          <w:lang w:eastAsia="en-US"/>
        </w:rPr>
        <w:t>)</w:t>
      </w:r>
      <w:r>
        <w:rPr>
          <w:lang w:eastAsia="en-US"/>
        </w:rPr>
        <w:br/>
        <w:t xml:space="preserve">Revision of </w:t>
      </w:r>
      <w:r>
        <w:rPr>
          <w:color w:val="0000FF"/>
          <w:lang w:eastAsia="en-US"/>
        </w:rPr>
        <w:t>TD S2</w:t>
      </w:r>
      <w:r>
        <w:rPr>
          <w:color w:val="0000FF"/>
          <w:lang w:eastAsia="en-US"/>
        </w:rPr>
        <w:noBreakHyphen/>
        <w:t>2100208</w:t>
      </w:r>
    </w:p>
    <w:p w14:paraId="3B6D73D5" w14:textId="77777777" w:rsidR="00707AD0" w:rsidRPr="00707AD0" w:rsidRDefault="00707AD0" w:rsidP="00707AD0">
      <w:pPr>
        <w:pStyle w:val="FP"/>
        <w:rPr>
          <w:b/>
          <w:bCs/>
          <w:lang w:eastAsia="en-US"/>
        </w:rPr>
      </w:pPr>
      <w:r w:rsidRPr="00707AD0">
        <w:rPr>
          <w:b/>
          <w:bCs/>
          <w:lang w:eastAsia="en-US"/>
        </w:rPr>
        <w:t>e-mail comments:</w:t>
      </w:r>
    </w:p>
    <w:p w14:paraId="0FD1E36F" w14:textId="77777777" w:rsidR="00707AD0" w:rsidRDefault="00707AD0" w:rsidP="00707AD0">
      <w:pPr>
        <w:pStyle w:val="FP"/>
        <w:keepLines/>
        <w:rPr>
          <w:i/>
          <w:iCs/>
          <w:lang w:eastAsia="en-US"/>
        </w:rPr>
      </w:pPr>
      <w:r>
        <w:rPr>
          <w:i/>
          <w:iCs/>
          <w:lang w:eastAsia="en-US"/>
        </w:rPr>
        <w:t>Shabnam (Ericsson) provides r01 and explanation of the proposed updates.</w:t>
      </w:r>
    </w:p>
    <w:p w14:paraId="0FC1E465" w14:textId="77777777" w:rsidR="00707AD0" w:rsidRDefault="00707AD0" w:rsidP="00707AD0">
      <w:pPr>
        <w:pStyle w:val="FP"/>
        <w:keepLines/>
        <w:rPr>
          <w:i/>
          <w:iCs/>
          <w:lang w:eastAsia="en-US"/>
        </w:rPr>
      </w:pPr>
      <w:proofErr w:type="spellStart"/>
      <w:r>
        <w:rPr>
          <w:i/>
          <w:iCs/>
          <w:lang w:eastAsia="en-US"/>
        </w:rPr>
        <w:t>Hoyeon</w:t>
      </w:r>
      <w:proofErr w:type="spellEnd"/>
      <w:r>
        <w:rPr>
          <w:i/>
          <w:iCs/>
          <w:lang w:eastAsia="en-US"/>
        </w:rPr>
        <w:t xml:space="preserve"> (Samsung) considers this is not FASMO.</w:t>
      </w:r>
    </w:p>
    <w:p w14:paraId="363C3F88" w14:textId="77777777" w:rsidR="00707AD0" w:rsidRDefault="00707AD0" w:rsidP="00707AD0">
      <w:pPr>
        <w:pStyle w:val="FP"/>
        <w:keepLines/>
        <w:rPr>
          <w:i/>
          <w:iCs/>
          <w:lang w:eastAsia="en-US"/>
        </w:rPr>
      </w:pPr>
      <w:r>
        <w:rPr>
          <w:i/>
          <w:iCs/>
          <w:lang w:eastAsia="en-US"/>
        </w:rPr>
        <w:t>Dan (China Mobile) considers this is not FASMO.</w:t>
      </w:r>
    </w:p>
    <w:p w14:paraId="727F4DCD" w14:textId="77777777" w:rsidR="00707AD0" w:rsidRDefault="00707AD0" w:rsidP="00707AD0">
      <w:pPr>
        <w:pStyle w:val="FP"/>
        <w:keepLines/>
        <w:rPr>
          <w:i/>
          <w:iCs/>
          <w:lang w:eastAsia="en-US"/>
        </w:rPr>
      </w:pPr>
      <w:r>
        <w:rPr>
          <w:i/>
          <w:iCs/>
          <w:lang w:eastAsia="en-US"/>
        </w:rPr>
        <w:t>Malla (NTT DOCOMO) is not FASMO.</w:t>
      </w:r>
    </w:p>
    <w:p w14:paraId="65C6EEBB"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thanks Ericsson for the technical comments and provided r02.</w:t>
      </w:r>
    </w:p>
    <w:p w14:paraId="6446501D" w14:textId="77777777" w:rsidR="00707AD0" w:rsidRDefault="00707AD0" w:rsidP="00707AD0">
      <w:pPr>
        <w:pStyle w:val="FP"/>
        <w:keepLines/>
        <w:rPr>
          <w:i/>
          <w:iCs/>
          <w:lang w:eastAsia="en-US"/>
        </w:rPr>
      </w:pPr>
      <w:proofErr w:type="spellStart"/>
      <w:r>
        <w:rPr>
          <w:i/>
          <w:iCs/>
          <w:lang w:eastAsia="en-US"/>
        </w:rPr>
        <w:t>Hoyeon</w:t>
      </w:r>
      <w:proofErr w:type="spellEnd"/>
      <w:r>
        <w:rPr>
          <w:i/>
          <w:iCs/>
          <w:lang w:eastAsia="en-US"/>
        </w:rPr>
        <w:t xml:space="preserve"> (Samsung) doesn't agree with r02.</w:t>
      </w:r>
    </w:p>
    <w:p w14:paraId="578BAF2D"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is removing the clarification on converged charging with 'quota' and provided r03.</w:t>
      </w:r>
    </w:p>
    <w:p w14:paraId="285759E2" w14:textId="77777777" w:rsidR="00707AD0" w:rsidRDefault="00707AD0" w:rsidP="00707AD0">
      <w:pPr>
        <w:pStyle w:val="FP"/>
        <w:keepLines/>
        <w:rPr>
          <w:i/>
          <w:iCs/>
          <w:lang w:eastAsia="en-US"/>
        </w:rPr>
      </w:pPr>
      <w:r>
        <w:rPr>
          <w:i/>
          <w:iCs/>
          <w:lang w:eastAsia="en-US"/>
        </w:rPr>
        <w:t>Shabnam (Ericsson) comments that the actual charging architecture shown in SA5 spec and in 4.2.7 after NOTE 3 and the General description covered in 5.12.1 so no need to update overall diagram only in one scenario.</w:t>
      </w:r>
    </w:p>
    <w:p w14:paraId="509E3B9A"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is clarifying in r04 the CHF is a generic functionality to the 5GS, but with detailed charging architecture in TS 32.240.</w:t>
      </w:r>
    </w:p>
    <w:p w14:paraId="6F0EDE3E" w14:textId="77777777" w:rsidR="00707AD0" w:rsidRDefault="00707AD0" w:rsidP="00707AD0">
      <w:pPr>
        <w:pStyle w:val="FP"/>
        <w:keepLines/>
        <w:rPr>
          <w:i/>
          <w:iCs/>
          <w:lang w:eastAsia="en-US"/>
        </w:rPr>
      </w:pPr>
      <w:r>
        <w:rPr>
          <w:i/>
          <w:iCs/>
          <w:lang w:eastAsia="en-US"/>
        </w:rPr>
        <w:t xml:space="preserve">Shabnam (Ericsson) disagrees with </w:t>
      </w:r>
      <w:proofErr w:type="spellStart"/>
      <w:r>
        <w:rPr>
          <w:i/>
          <w:iCs/>
          <w:lang w:eastAsia="en-US"/>
        </w:rPr>
        <w:t>Matrixx</w:t>
      </w:r>
      <w:proofErr w:type="spellEnd"/>
      <w:r>
        <w:rPr>
          <w:i/>
          <w:iCs/>
          <w:lang w:eastAsia="en-US"/>
        </w:rPr>
        <w:t xml:space="preserve"> view, provides explanation.</w:t>
      </w:r>
    </w:p>
    <w:p w14:paraId="0BA8512C"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answers with more details and provides r05 as 'F' for Rel-16.</w:t>
      </w:r>
    </w:p>
    <w:p w14:paraId="27BBBE1A" w14:textId="77777777" w:rsidR="00707AD0" w:rsidRDefault="00707AD0" w:rsidP="00707AD0">
      <w:pPr>
        <w:pStyle w:val="FP"/>
        <w:keepLines/>
        <w:rPr>
          <w:i/>
          <w:iCs/>
          <w:lang w:eastAsia="en-US"/>
        </w:rPr>
      </w:pPr>
      <w:r>
        <w:rPr>
          <w:i/>
          <w:iCs/>
          <w:lang w:eastAsia="en-US"/>
        </w:rPr>
        <w:t>Mirko (Huawei) provides r06.</w:t>
      </w:r>
    </w:p>
    <w:p w14:paraId="0F7C342C" w14:textId="77777777" w:rsidR="00707AD0" w:rsidRDefault="00707AD0" w:rsidP="00707AD0">
      <w:pPr>
        <w:pStyle w:val="FP"/>
        <w:keepLines/>
        <w:rPr>
          <w:i/>
          <w:iCs/>
          <w:lang w:eastAsia="en-US"/>
        </w:rPr>
      </w:pPr>
      <w:r>
        <w:rPr>
          <w:i/>
          <w:iCs/>
          <w:lang w:eastAsia="en-US"/>
        </w:rPr>
        <w:t>Dan (China Mobile) provides r07 and object to other revisions and the original one.</w:t>
      </w:r>
    </w:p>
    <w:p w14:paraId="73A4A520" w14:textId="77777777" w:rsidR="00707AD0" w:rsidRDefault="00707AD0" w:rsidP="00707AD0">
      <w:pPr>
        <w:pStyle w:val="FP"/>
        <w:keepLines/>
        <w:rPr>
          <w:i/>
          <w:iCs/>
          <w:lang w:eastAsia="en-US"/>
        </w:rPr>
      </w:pPr>
      <w:r>
        <w:rPr>
          <w:i/>
          <w:iCs/>
          <w:lang w:eastAsia="en-US"/>
        </w:rPr>
        <w:lastRenderedPageBreak/>
        <w:t>==== 4.X, 5.X, 6.X, 7.X Revisions Deadline ====</w:t>
      </w:r>
    </w:p>
    <w:p w14:paraId="078BBD68" w14:textId="77777777" w:rsidR="00707AD0" w:rsidRDefault="00707AD0" w:rsidP="00707AD0">
      <w:pPr>
        <w:pStyle w:val="FP"/>
        <w:keepLines/>
        <w:rPr>
          <w:i/>
          <w:iCs/>
          <w:lang w:eastAsia="en-US"/>
        </w:rPr>
      </w:pPr>
      <w:r>
        <w:rPr>
          <w:i/>
          <w:iCs/>
          <w:lang w:eastAsia="en-US"/>
        </w:rPr>
        <w:t>Shabnam (Ericsson) can only accept r01, provides comments and potential late revision proposal.</w:t>
      </w:r>
    </w:p>
    <w:p w14:paraId="432B6BDD" w14:textId="77777777" w:rsidR="00707AD0" w:rsidRDefault="00707AD0" w:rsidP="00707AD0">
      <w:pPr>
        <w:pStyle w:val="FP"/>
        <w:keepLines/>
        <w:rPr>
          <w:i/>
          <w:iCs/>
          <w:lang w:eastAsia="en-US"/>
        </w:rPr>
      </w:pPr>
      <w:r>
        <w:rPr>
          <w:i/>
          <w:iCs/>
          <w:lang w:eastAsia="en-US"/>
        </w:rPr>
        <w:t>Dan (China Mobile) ask question for Shabnam</w:t>
      </w:r>
    </w:p>
    <w:p w14:paraId="24705C1D" w14:textId="77777777" w:rsidR="00707AD0" w:rsidRDefault="00707AD0" w:rsidP="00707AD0">
      <w:pPr>
        <w:pStyle w:val="FP"/>
        <w:keepLines/>
        <w:rPr>
          <w:i/>
          <w:iCs/>
          <w:lang w:eastAsia="en-US"/>
        </w:rPr>
      </w:pPr>
      <w:proofErr w:type="spellStart"/>
      <w:r>
        <w:rPr>
          <w:i/>
          <w:iCs/>
          <w:lang w:eastAsia="en-US"/>
        </w:rPr>
        <w:t>Hoyeon</w:t>
      </w:r>
      <w:proofErr w:type="spellEnd"/>
      <w:r>
        <w:rPr>
          <w:i/>
          <w:iCs/>
          <w:lang w:eastAsia="en-US"/>
        </w:rPr>
        <w:t xml:space="preserve"> (Samsung) can only accept r01 with removing 'northbound API/NEF' part, and r07 with removing 'control' part.</w:t>
      </w:r>
    </w:p>
    <w:p w14:paraId="2FDF7216"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is supporting r06 provide by Mirko(Huawei) with clarification on 'control' and is having concern about the way of argumentation for the only acceptance of r01.</w:t>
      </w:r>
    </w:p>
    <w:p w14:paraId="31DF1DEB" w14:textId="77777777" w:rsidR="00707AD0" w:rsidRDefault="00707AD0" w:rsidP="00707AD0">
      <w:pPr>
        <w:pStyle w:val="FP"/>
        <w:keepLines/>
        <w:rPr>
          <w:i/>
          <w:iCs/>
          <w:lang w:eastAsia="en-US"/>
        </w:rPr>
      </w:pPr>
      <w:r>
        <w:rPr>
          <w:i/>
          <w:iCs/>
          <w:lang w:eastAsia="en-US"/>
        </w:rPr>
        <w:t>Gerald (</w:t>
      </w:r>
      <w:proofErr w:type="spellStart"/>
      <w:r>
        <w:rPr>
          <w:i/>
          <w:iCs/>
          <w:lang w:eastAsia="en-US"/>
        </w:rPr>
        <w:t>Matrixx</w:t>
      </w:r>
      <w:proofErr w:type="spellEnd"/>
      <w:r>
        <w:rPr>
          <w:i/>
          <w:iCs/>
          <w:lang w:eastAsia="en-US"/>
        </w:rPr>
        <w:t>) is looking forward to accept r07 provided by Dan(China Mobile) because it removes the objection of Ericsson/Samsung on CHF in the 5GC architecture figure.</w:t>
      </w:r>
    </w:p>
    <w:p w14:paraId="71019595" w14:textId="1E2CC362" w:rsidR="00707AD0" w:rsidRDefault="00707AD0" w:rsidP="00707AD0">
      <w:pPr>
        <w:pStyle w:val="FP"/>
        <w:keepLines/>
        <w:rPr>
          <w:i/>
          <w:iCs/>
          <w:lang w:eastAsia="en-US"/>
        </w:rPr>
      </w:pPr>
      <w:r>
        <w:rPr>
          <w:i/>
          <w:iCs/>
          <w:lang w:eastAsia="en-US"/>
        </w:rPr>
        <w:t>==== 4.X, 5.X, 6.X, 7.X Final Deadline ====</w:t>
      </w:r>
    </w:p>
    <w:p w14:paraId="3650452B" w14:textId="77777777" w:rsidR="00707AD0" w:rsidRPr="00707AD0" w:rsidRDefault="00707AD0" w:rsidP="00707AD0">
      <w:pPr>
        <w:pStyle w:val="FP"/>
        <w:keepLines/>
        <w:rPr>
          <w:i/>
          <w:iCs/>
          <w:lang w:eastAsia="en-US"/>
        </w:rPr>
      </w:pPr>
    </w:p>
    <w:p w14:paraId="6C1690EA" w14:textId="77777777" w:rsidR="00707AD0" w:rsidRPr="00A3071B" w:rsidRDefault="00707AD0" w:rsidP="00707AD0">
      <w:pPr>
        <w:keepNext/>
        <w:keepLines/>
      </w:pPr>
      <w:r>
        <w:rPr>
          <w:b/>
        </w:rPr>
        <w:t>Discussion and conclusion:</w:t>
      </w:r>
    </w:p>
    <w:p w14:paraId="38C26089" w14:textId="6D9DC466" w:rsidR="00707AD0" w:rsidRPr="00707AD0" w:rsidRDefault="00707AD0" w:rsidP="00707AD0">
      <w:proofErr w:type="spellStart"/>
      <w:r>
        <w:rPr>
          <w:lang w:eastAsia="en-US"/>
        </w:rPr>
        <w:t>Matrixx</w:t>
      </w:r>
      <w:proofErr w:type="spellEnd"/>
      <w:r>
        <w:rPr>
          <w:lang w:eastAsia="en-US"/>
        </w:rPr>
        <w:t xml:space="preserve"> commented that the CHF should be </w:t>
      </w:r>
      <w:r w:rsidR="0047131A">
        <w:rPr>
          <w:lang w:eastAsia="en-US"/>
        </w:rPr>
        <w:t>included</w:t>
      </w:r>
      <w:r>
        <w:rPr>
          <w:lang w:eastAsia="en-US"/>
        </w:rPr>
        <w:t xml:space="preserve"> in the non-roaming architecture for now, and inclusion in the r</w:t>
      </w:r>
      <w:r w:rsidR="0047131A">
        <w:rPr>
          <w:lang w:eastAsia="en-US"/>
        </w:rPr>
        <w:t>o</w:t>
      </w:r>
      <w:r>
        <w:rPr>
          <w:lang w:eastAsia="en-US"/>
        </w:rPr>
        <w:t xml:space="preserve">aming architecture as requested by GSMA should be further discussed (the LS from GSMA was postponed). Nokia had provided S2 2100208r10 and suggested further discussion based on this revision. Ericsson commented that the GSMA LS is for future work, and GSMA should not review SA WG2 TSs when analysing the Charging work. Ericsson suggested continuing with r07 and removing the Charging control part. There was some support for the Ericsson proposal. </w:t>
      </w:r>
      <w:proofErr w:type="spellStart"/>
      <w:r>
        <w:rPr>
          <w:lang w:eastAsia="en-US"/>
        </w:rPr>
        <w:t>Matrixx</w:t>
      </w:r>
      <w:proofErr w:type="spellEnd"/>
      <w:r>
        <w:rPr>
          <w:lang w:eastAsia="en-US"/>
        </w:rPr>
        <w:t xml:space="preserve"> commented that they had included r07 in </w:t>
      </w:r>
      <w:r w:rsidRPr="00707AD0">
        <w:rPr>
          <w:rFonts w:cs="Arial"/>
          <w:color w:val="0000FF"/>
          <w:szCs w:val="16"/>
          <w:lang w:eastAsia="en-US"/>
        </w:rPr>
        <w:t>S2-21</w:t>
      </w:r>
      <w:r>
        <w:rPr>
          <w:rFonts w:cs="Arial"/>
          <w:color w:val="0000FF"/>
          <w:szCs w:val="16"/>
          <w:lang w:eastAsia="en-US"/>
        </w:rPr>
        <w:t>01551</w:t>
      </w:r>
      <w:r>
        <w:t xml:space="preserve"> which does not include the control. This required a revision to remove changes on </w:t>
      </w:r>
      <w:r w:rsidR="0047131A">
        <w:t>changes</w:t>
      </w:r>
      <w:r>
        <w:t xml:space="preserve"> and it was decided to update r07 again removing the control and removing changes on changes. This was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101053</w:t>
      </w:r>
      <w:r>
        <w:t xml:space="preserve">. </w:t>
      </w:r>
      <w:r>
        <w:rPr>
          <w:color w:val="FF0000"/>
        </w:rPr>
        <w:t>Approved</w:t>
      </w:r>
      <w:r>
        <w:t>.</w:t>
      </w:r>
    </w:p>
    <w:p w14:paraId="13FE479B" w14:textId="77777777" w:rsidR="00707AD0" w:rsidRDefault="00707AD0" w:rsidP="00707AD0">
      <w:pPr>
        <w:rPr>
          <w:lang w:eastAsia="en-US"/>
        </w:rPr>
      </w:pPr>
    </w:p>
    <w:p w14:paraId="236FD38C" w14:textId="67D3B05D"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2100698</w:t>
      </w:r>
      <w:r>
        <w:rPr>
          <w:lang w:eastAsia="en-US"/>
        </w:rPr>
        <w:t xml:space="preserve"> (LS OUT) [DRAFT] Draft NAS Non delivery for RRC inactivated state (</w:t>
      </w:r>
      <w:proofErr w:type="spellStart"/>
      <w:r>
        <w:rPr>
          <w:lang w:eastAsia="en-US"/>
        </w:rPr>
        <w:t>Huawei,HiSilicon</w:t>
      </w:r>
      <w:proofErr w:type="spellEnd"/>
      <w:r>
        <w:rPr>
          <w:lang w:eastAsia="en-US"/>
        </w:rPr>
        <w:t>)</w:t>
      </w:r>
      <w:r>
        <w:rPr>
          <w:lang w:eastAsia="en-US"/>
        </w:rPr>
        <w:br/>
        <w:t xml:space="preserve">Response to </w:t>
      </w:r>
      <w:r>
        <w:rPr>
          <w:color w:val="0000FF"/>
          <w:lang w:eastAsia="en-US"/>
        </w:rPr>
        <w:t>TD S2</w:t>
      </w:r>
      <w:r>
        <w:rPr>
          <w:color w:val="0000FF"/>
          <w:lang w:eastAsia="en-US"/>
        </w:rPr>
        <w:noBreakHyphen/>
        <w:t>2100015</w:t>
      </w:r>
      <w:r>
        <w:rPr>
          <w:lang w:eastAsia="en-US"/>
        </w:rPr>
        <w:t>. For CC#2</w:t>
      </w:r>
    </w:p>
    <w:p w14:paraId="14137A0E" w14:textId="77777777" w:rsidR="00707AD0" w:rsidRPr="00707AD0" w:rsidRDefault="00707AD0" w:rsidP="00707AD0">
      <w:pPr>
        <w:pStyle w:val="FP"/>
        <w:keepLines/>
        <w:rPr>
          <w:b/>
          <w:bCs/>
          <w:i/>
          <w:iCs/>
          <w:lang w:eastAsia="en-US"/>
        </w:rPr>
      </w:pPr>
      <w:r w:rsidRPr="00707AD0">
        <w:rPr>
          <w:b/>
          <w:bCs/>
          <w:i/>
          <w:iCs/>
          <w:lang w:eastAsia="en-US"/>
        </w:rPr>
        <w:t>e-mail comments:</w:t>
      </w:r>
    </w:p>
    <w:p w14:paraId="79743138" w14:textId="12A01C71" w:rsidR="00707AD0" w:rsidRPr="00707AD0" w:rsidRDefault="00707AD0" w:rsidP="00707AD0">
      <w:pPr>
        <w:pStyle w:val="FP"/>
        <w:keepLines/>
        <w:rPr>
          <w:i/>
          <w:iCs/>
          <w:lang w:eastAsia="en-US"/>
        </w:rPr>
      </w:pPr>
      <w:r w:rsidRPr="00707AD0">
        <w:rPr>
          <w:i/>
          <w:iCs/>
          <w:lang w:eastAsia="en-US"/>
        </w:rPr>
        <w:t>Hannu (Nokia) proposes to note this LS and consider S2-2100676 instead.</w:t>
      </w:r>
    </w:p>
    <w:p w14:paraId="5265D6C3" w14:textId="77777777" w:rsidR="00707AD0" w:rsidRPr="00707AD0" w:rsidRDefault="00707AD0" w:rsidP="00707AD0">
      <w:pPr>
        <w:pStyle w:val="FP"/>
        <w:keepLines/>
        <w:rPr>
          <w:i/>
          <w:iCs/>
          <w:lang w:eastAsia="en-US"/>
        </w:rPr>
      </w:pPr>
      <w:r w:rsidRPr="00707AD0">
        <w:rPr>
          <w:i/>
          <w:iCs/>
          <w:lang w:eastAsia="en-US"/>
        </w:rPr>
        <w:t>Fenqin (Huawei) responds.</w:t>
      </w:r>
    </w:p>
    <w:p w14:paraId="65B25234" w14:textId="77777777" w:rsidR="00707AD0" w:rsidRPr="00707AD0" w:rsidRDefault="00707AD0" w:rsidP="00707AD0">
      <w:pPr>
        <w:pStyle w:val="FP"/>
        <w:keepLines/>
        <w:rPr>
          <w:i/>
          <w:iCs/>
          <w:lang w:eastAsia="en-US"/>
        </w:rPr>
      </w:pPr>
      <w:r w:rsidRPr="00707AD0">
        <w:rPr>
          <w:i/>
          <w:iCs/>
          <w:lang w:eastAsia="en-US"/>
        </w:rPr>
        <w:t xml:space="preserve">Hannu (Nokia) agrees with </w:t>
      </w:r>
      <w:proofErr w:type="spellStart"/>
      <w:r w:rsidRPr="00707AD0">
        <w:rPr>
          <w:i/>
          <w:iCs/>
          <w:lang w:eastAsia="en-US"/>
        </w:rPr>
        <w:t>Fenqin's</w:t>
      </w:r>
      <w:proofErr w:type="spellEnd"/>
      <w:r w:rsidRPr="00707AD0">
        <w:rPr>
          <w:i/>
          <w:iCs/>
          <w:lang w:eastAsia="en-US"/>
        </w:rPr>
        <w:t xml:space="preserve"> proposal to compare 698 against 251.</w:t>
      </w:r>
    </w:p>
    <w:p w14:paraId="33CE3C98" w14:textId="77777777" w:rsidR="00707AD0" w:rsidRPr="00707AD0" w:rsidRDefault="00707AD0" w:rsidP="00707AD0">
      <w:pPr>
        <w:pStyle w:val="FP"/>
        <w:keepLines/>
        <w:rPr>
          <w:i/>
          <w:iCs/>
          <w:lang w:eastAsia="en-US"/>
        </w:rPr>
      </w:pPr>
      <w:r w:rsidRPr="00707AD0">
        <w:rPr>
          <w:i/>
          <w:iCs/>
          <w:lang w:eastAsia="en-US"/>
        </w:rPr>
        <w:t>Fenqin (Huawei) provides r01.</w:t>
      </w:r>
    </w:p>
    <w:p w14:paraId="6FF53A19" w14:textId="77777777" w:rsidR="00707AD0" w:rsidRPr="00707AD0" w:rsidRDefault="00707AD0" w:rsidP="00707AD0">
      <w:pPr>
        <w:pStyle w:val="FP"/>
        <w:keepLines/>
        <w:rPr>
          <w:i/>
          <w:iCs/>
          <w:lang w:eastAsia="en-US"/>
        </w:rPr>
      </w:pPr>
      <w:r w:rsidRPr="00707AD0">
        <w:rPr>
          <w:i/>
          <w:iCs/>
          <w:lang w:eastAsia="en-US"/>
        </w:rPr>
        <w:t>Qian Chen (Ericsson) comments and provide r02.</w:t>
      </w:r>
    </w:p>
    <w:p w14:paraId="24FAD9D2" w14:textId="77777777" w:rsidR="00707AD0" w:rsidRPr="00707AD0" w:rsidRDefault="00707AD0" w:rsidP="00707AD0">
      <w:pPr>
        <w:pStyle w:val="FP"/>
        <w:keepLines/>
        <w:rPr>
          <w:i/>
          <w:iCs/>
          <w:lang w:eastAsia="en-US"/>
        </w:rPr>
      </w:pPr>
      <w:r w:rsidRPr="00707AD0">
        <w:rPr>
          <w:i/>
          <w:iCs/>
          <w:lang w:eastAsia="en-US"/>
        </w:rPr>
        <w:t>Fenqin (Huawei) comments and provide r03.</w:t>
      </w:r>
    </w:p>
    <w:p w14:paraId="2B0ECD63" w14:textId="77777777" w:rsidR="00707AD0" w:rsidRPr="00707AD0" w:rsidRDefault="00707AD0" w:rsidP="00707AD0">
      <w:pPr>
        <w:pStyle w:val="FP"/>
        <w:keepLines/>
        <w:rPr>
          <w:i/>
          <w:iCs/>
          <w:lang w:eastAsia="en-US"/>
        </w:rPr>
      </w:pPr>
      <w:r w:rsidRPr="00707AD0">
        <w:rPr>
          <w:i/>
          <w:iCs/>
          <w:lang w:eastAsia="en-US"/>
        </w:rPr>
        <w:t>Qian Chen (Ericsson) comments and provide r04.</w:t>
      </w:r>
    </w:p>
    <w:p w14:paraId="740D81C0" w14:textId="77777777" w:rsidR="00707AD0" w:rsidRPr="00707AD0" w:rsidRDefault="00707AD0" w:rsidP="00707AD0">
      <w:pPr>
        <w:pStyle w:val="FP"/>
        <w:keepLines/>
        <w:rPr>
          <w:i/>
          <w:iCs/>
          <w:lang w:eastAsia="en-US"/>
        </w:rPr>
      </w:pPr>
      <w:r w:rsidRPr="00707AD0">
        <w:rPr>
          <w:i/>
          <w:iCs/>
          <w:lang w:eastAsia="en-US"/>
        </w:rPr>
        <w:t>Hannu (Nokia) provides r05 leaving out opinions and repeating the current SA2 specifications requirements.</w:t>
      </w:r>
    </w:p>
    <w:p w14:paraId="7E880998" w14:textId="77777777" w:rsidR="00707AD0" w:rsidRPr="00707AD0" w:rsidRDefault="00707AD0" w:rsidP="00707AD0">
      <w:pPr>
        <w:pStyle w:val="FP"/>
        <w:keepLines/>
        <w:rPr>
          <w:i/>
          <w:iCs/>
          <w:lang w:eastAsia="en-US"/>
        </w:rPr>
      </w:pPr>
      <w:r w:rsidRPr="00707AD0">
        <w:rPr>
          <w:i/>
          <w:iCs/>
          <w:lang w:eastAsia="en-US"/>
        </w:rPr>
        <w:t>Fenqin (Huawei) responds and provides r06</w:t>
      </w:r>
    </w:p>
    <w:p w14:paraId="44318788" w14:textId="77777777" w:rsidR="00707AD0" w:rsidRPr="00707AD0" w:rsidRDefault="00707AD0" w:rsidP="00707AD0">
      <w:pPr>
        <w:pStyle w:val="FP"/>
        <w:keepLines/>
        <w:rPr>
          <w:i/>
          <w:iCs/>
          <w:lang w:eastAsia="en-US"/>
        </w:rPr>
      </w:pPr>
      <w:r w:rsidRPr="00707AD0">
        <w:rPr>
          <w:i/>
          <w:iCs/>
          <w:lang w:eastAsia="en-US"/>
        </w:rPr>
        <w:t>Qian Chen (Ericsson) responds to Fenqin (Huawei).</w:t>
      </w:r>
    </w:p>
    <w:p w14:paraId="39C64D11" w14:textId="77777777" w:rsidR="00707AD0" w:rsidRPr="00707AD0" w:rsidRDefault="00707AD0" w:rsidP="00707AD0">
      <w:pPr>
        <w:pStyle w:val="FP"/>
        <w:keepLines/>
        <w:rPr>
          <w:i/>
          <w:iCs/>
          <w:lang w:eastAsia="en-US"/>
        </w:rPr>
      </w:pPr>
      <w:r w:rsidRPr="00707AD0">
        <w:rPr>
          <w:i/>
          <w:iCs/>
          <w:lang w:eastAsia="en-US"/>
        </w:rPr>
        <w:t>Juan Zhang (Qualcomm) replies Ericsson's comments</w:t>
      </w:r>
    </w:p>
    <w:p w14:paraId="0AA0B819" w14:textId="77777777" w:rsidR="00707AD0" w:rsidRPr="00707AD0" w:rsidRDefault="00707AD0" w:rsidP="00707AD0">
      <w:pPr>
        <w:pStyle w:val="FP"/>
        <w:keepLines/>
        <w:rPr>
          <w:i/>
          <w:iCs/>
          <w:lang w:eastAsia="en-US"/>
        </w:rPr>
      </w:pPr>
      <w:r w:rsidRPr="00707AD0">
        <w:rPr>
          <w:i/>
          <w:iCs/>
          <w:lang w:eastAsia="en-US"/>
        </w:rPr>
        <w:t>Qian Chen (Ericsson) responds to Juan (Qualcomm).</w:t>
      </w:r>
    </w:p>
    <w:p w14:paraId="29DF1850" w14:textId="77777777" w:rsidR="00707AD0" w:rsidRPr="00707AD0" w:rsidRDefault="00707AD0" w:rsidP="00707AD0">
      <w:pPr>
        <w:pStyle w:val="FP"/>
        <w:keepLines/>
        <w:rPr>
          <w:i/>
          <w:iCs/>
          <w:lang w:eastAsia="en-US"/>
        </w:rPr>
      </w:pPr>
      <w:r w:rsidRPr="00707AD0">
        <w:rPr>
          <w:i/>
          <w:iCs/>
          <w:lang w:eastAsia="en-US"/>
        </w:rPr>
        <w:t>Juan Zhang (Qualcomm) responds to Qian (Ericsson)</w:t>
      </w:r>
    </w:p>
    <w:p w14:paraId="1B90F6FF" w14:textId="77777777" w:rsidR="00707AD0" w:rsidRPr="00707AD0" w:rsidRDefault="00707AD0" w:rsidP="00707AD0">
      <w:pPr>
        <w:pStyle w:val="FP"/>
        <w:keepLines/>
        <w:rPr>
          <w:i/>
          <w:iCs/>
          <w:lang w:eastAsia="en-US"/>
        </w:rPr>
      </w:pPr>
      <w:r w:rsidRPr="00707AD0">
        <w:rPr>
          <w:i/>
          <w:iCs/>
          <w:lang w:eastAsia="en-US"/>
        </w:rPr>
        <w:t>Hannu (Nokia) provides r07 to focus more closely on what RAN3 is asking.</w:t>
      </w:r>
    </w:p>
    <w:p w14:paraId="3FDDD0A8" w14:textId="77777777" w:rsidR="00707AD0" w:rsidRPr="00707AD0" w:rsidRDefault="00707AD0" w:rsidP="00707AD0">
      <w:pPr>
        <w:pStyle w:val="FP"/>
        <w:keepLines/>
        <w:rPr>
          <w:i/>
          <w:iCs/>
          <w:lang w:eastAsia="en-US"/>
        </w:rPr>
      </w:pPr>
      <w:r w:rsidRPr="00707AD0">
        <w:rPr>
          <w:i/>
          <w:iCs/>
          <w:lang w:eastAsia="en-US"/>
        </w:rPr>
        <w:t>Fenqin (Huawei) suggest that we go with R06.</w:t>
      </w:r>
    </w:p>
    <w:p w14:paraId="32E00E9A" w14:textId="77777777" w:rsidR="00707AD0" w:rsidRPr="00707AD0" w:rsidRDefault="00707AD0" w:rsidP="00707AD0">
      <w:pPr>
        <w:pStyle w:val="FP"/>
        <w:keepLines/>
        <w:rPr>
          <w:i/>
          <w:iCs/>
          <w:lang w:eastAsia="en-US"/>
        </w:rPr>
      </w:pPr>
      <w:r w:rsidRPr="00707AD0">
        <w:rPr>
          <w:i/>
          <w:iCs/>
          <w:lang w:eastAsia="en-US"/>
        </w:rPr>
        <w:t>==== 4.X, 5.X, 6.X, 7.X Revisions Deadline ====</w:t>
      </w:r>
    </w:p>
    <w:p w14:paraId="32DBA4EF" w14:textId="77777777" w:rsidR="00707AD0" w:rsidRPr="00707AD0" w:rsidRDefault="00707AD0" w:rsidP="00707AD0">
      <w:pPr>
        <w:pStyle w:val="FP"/>
        <w:keepLines/>
        <w:rPr>
          <w:i/>
          <w:iCs/>
          <w:lang w:eastAsia="en-US"/>
        </w:rPr>
      </w:pPr>
      <w:r w:rsidRPr="00707AD0">
        <w:rPr>
          <w:i/>
          <w:iCs/>
          <w:lang w:eastAsia="en-US"/>
        </w:rPr>
        <w:t>Hannu (Nokia) can only accept r05 or r07, objects to all other versions.</w:t>
      </w:r>
    </w:p>
    <w:p w14:paraId="23E05C3D" w14:textId="77777777" w:rsidR="00707AD0" w:rsidRPr="00707AD0" w:rsidRDefault="00707AD0" w:rsidP="00707AD0">
      <w:pPr>
        <w:pStyle w:val="FP"/>
        <w:keepLines/>
        <w:rPr>
          <w:i/>
          <w:iCs/>
          <w:lang w:eastAsia="en-US"/>
        </w:rPr>
      </w:pPr>
      <w:r w:rsidRPr="00707AD0">
        <w:rPr>
          <w:i/>
          <w:iCs/>
          <w:lang w:eastAsia="en-US"/>
        </w:rPr>
        <w:t>Fenqin(Huawei) suggest to go r06 and object r05/r07</w:t>
      </w:r>
    </w:p>
    <w:p w14:paraId="263491CF" w14:textId="77777777" w:rsidR="00707AD0" w:rsidRPr="00707AD0" w:rsidRDefault="00707AD0" w:rsidP="00707AD0">
      <w:pPr>
        <w:pStyle w:val="FP"/>
        <w:keepLines/>
        <w:rPr>
          <w:i/>
          <w:iCs/>
          <w:lang w:eastAsia="en-US"/>
        </w:rPr>
      </w:pPr>
      <w:r w:rsidRPr="00707AD0">
        <w:rPr>
          <w:i/>
          <w:iCs/>
          <w:lang w:eastAsia="en-US"/>
        </w:rPr>
        <w:t>Tao(Chair) can r07 or some modification of R07 agreeable in this meeting</w:t>
      </w:r>
    </w:p>
    <w:p w14:paraId="74C82E39" w14:textId="77777777" w:rsidR="00707AD0" w:rsidRPr="00707AD0" w:rsidRDefault="00707AD0" w:rsidP="00707AD0">
      <w:pPr>
        <w:pStyle w:val="FP"/>
        <w:keepLines/>
        <w:rPr>
          <w:i/>
          <w:iCs/>
          <w:lang w:eastAsia="en-US"/>
        </w:rPr>
      </w:pPr>
      <w:r w:rsidRPr="00707AD0">
        <w:rPr>
          <w:i/>
          <w:iCs/>
          <w:lang w:eastAsia="en-US"/>
        </w:rPr>
        <w:t>Fenqin(Huawei) object r07.</w:t>
      </w:r>
    </w:p>
    <w:p w14:paraId="53E5357F" w14:textId="77777777" w:rsidR="00707AD0" w:rsidRPr="00707AD0" w:rsidRDefault="00707AD0" w:rsidP="00707AD0">
      <w:pPr>
        <w:pStyle w:val="FP"/>
        <w:keepLines/>
        <w:rPr>
          <w:i/>
          <w:iCs/>
          <w:lang w:eastAsia="en-US"/>
        </w:rPr>
      </w:pPr>
      <w:r w:rsidRPr="00707AD0">
        <w:rPr>
          <w:i/>
          <w:iCs/>
          <w:lang w:eastAsia="en-US"/>
        </w:rPr>
        <w:t>Hannu (Nokia) agrees to drop r07, but still objects r06 which is not aligned with the current SA2 specifications. Proposes r05 instead.</w:t>
      </w:r>
    </w:p>
    <w:p w14:paraId="543617A1" w14:textId="77777777" w:rsidR="00707AD0" w:rsidRPr="00707AD0" w:rsidRDefault="00707AD0" w:rsidP="00707AD0">
      <w:pPr>
        <w:pStyle w:val="FP"/>
        <w:keepLines/>
        <w:rPr>
          <w:i/>
          <w:iCs/>
          <w:lang w:eastAsia="en-US"/>
        </w:rPr>
      </w:pPr>
      <w:r w:rsidRPr="00707AD0">
        <w:rPr>
          <w:i/>
          <w:iCs/>
          <w:lang w:eastAsia="en-US"/>
        </w:rPr>
        <w:t>Fenqin (Huawei) still prefer r06 and object r05 , suggest to discuss at CC#2.</w:t>
      </w:r>
    </w:p>
    <w:p w14:paraId="2AE38B84" w14:textId="77777777" w:rsidR="00707AD0" w:rsidRPr="00707AD0" w:rsidRDefault="00707AD0" w:rsidP="00707AD0">
      <w:pPr>
        <w:pStyle w:val="FP"/>
        <w:keepLines/>
        <w:rPr>
          <w:i/>
          <w:iCs/>
          <w:lang w:eastAsia="en-US"/>
        </w:rPr>
      </w:pPr>
      <w:r w:rsidRPr="00707AD0">
        <w:rPr>
          <w:i/>
          <w:iCs/>
          <w:lang w:eastAsia="en-US"/>
        </w:rPr>
        <w:t>==== 4.X, 5.X, 6.X, 7.X Final Deadline ====</w:t>
      </w:r>
    </w:p>
    <w:p w14:paraId="58649FC8" w14:textId="3247176C" w:rsidR="00707AD0" w:rsidRPr="00707AD0" w:rsidRDefault="00707AD0" w:rsidP="00707AD0">
      <w:pPr>
        <w:pStyle w:val="FP"/>
        <w:keepLines/>
        <w:rPr>
          <w:i/>
          <w:iCs/>
          <w:lang w:eastAsia="en-US"/>
        </w:rPr>
      </w:pPr>
      <w:r w:rsidRPr="00707AD0">
        <w:rPr>
          <w:i/>
          <w:iCs/>
          <w:lang w:eastAsia="en-US"/>
        </w:rPr>
        <w:t>Hannu (Nokia) agrees to discuss this in CC #2 but still objects to any other version than r05 as that is the only version that says what our specifications say.</w:t>
      </w:r>
    </w:p>
    <w:p w14:paraId="6C5A56A9" w14:textId="77777777" w:rsidR="00707AD0" w:rsidRPr="00707AD0" w:rsidRDefault="00707AD0" w:rsidP="00707AD0">
      <w:pPr>
        <w:pStyle w:val="FP"/>
        <w:keepLines/>
        <w:rPr>
          <w:i/>
          <w:iCs/>
          <w:lang w:eastAsia="en-US"/>
        </w:rPr>
      </w:pPr>
    </w:p>
    <w:p w14:paraId="42B2F71F" w14:textId="77777777" w:rsidR="00707AD0" w:rsidRPr="00A3071B" w:rsidRDefault="00707AD0" w:rsidP="00707AD0">
      <w:pPr>
        <w:keepNext/>
        <w:keepLines/>
      </w:pPr>
      <w:r>
        <w:rPr>
          <w:b/>
        </w:rPr>
        <w:t>Discussion and conclusion:</w:t>
      </w:r>
    </w:p>
    <w:p w14:paraId="66BF4916" w14:textId="42A0E138" w:rsidR="00707AD0" w:rsidRDefault="00707AD0" w:rsidP="00707AD0">
      <w:pPr>
        <w:rPr>
          <w:lang w:eastAsia="en-US"/>
        </w:rPr>
      </w:pPr>
      <w:r w:rsidRPr="00707AD0">
        <w:rPr>
          <w:b/>
          <w:bCs/>
          <w:lang w:eastAsia="en-US"/>
        </w:rPr>
        <w:t>r06</w:t>
      </w:r>
      <w:r>
        <w:rPr>
          <w:lang w:eastAsia="en-US"/>
        </w:rPr>
        <w:t xml:space="preserve"> was considered. Nokia objected to this revision, as there are different sets of CRs proposed to the meeting, neither of which were agreed, so the response should be based on what is specified rather th</w:t>
      </w:r>
      <w:r w:rsidR="0047131A">
        <w:rPr>
          <w:lang w:eastAsia="en-US"/>
        </w:rPr>
        <w:t>a</w:t>
      </w:r>
      <w:r>
        <w:rPr>
          <w:lang w:eastAsia="en-US"/>
        </w:rPr>
        <w:t xml:space="preserve">n on opinion. Nokia could accept </w:t>
      </w:r>
      <w:r w:rsidRPr="00707AD0">
        <w:rPr>
          <w:b/>
          <w:bCs/>
          <w:lang w:eastAsia="en-US"/>
        </w:rPr>
        <w:t>r05</w:t>
      </w:r>
      <w:r>
        <w:rPr>
          <w:lang w:eastAsia="en-US"/>
        </w:rPr>
        <w:t xml:space="preserve">. </w:t>
      </w:r>
      <w:r w:rsidRPr="00707AD0">
        <w:rPr>
          <w:color w:val="0000FF"/>
          <w:lang w:eastAsia="en-US"/>
        </w:rPr>
        <w:t>This was left for further discussion and moved to AI 4.3</w:t>
      </w:r>
      <w:r>
        <w:rPr>
          <w:lang w:eastAsia="en-US"/>
        </w:rPr>
        <w:t>.</w:t>
      </w:r>
    </w:p>
    <w:p w14:paraId="5363AF40" w14:textId="77777777" w:rsidR="00707AD0" w:rsidRDefault="00707AD0" w:rsidP="00707AD0">
      <w:pPr>
        <w:rPr>
          <w:lang w:eastAsia="en-US"/>
        </w:rPr>
      </w:pPr>
    </w:p>
    <w:p w14:paraId="4B945738" w14:textId="3535407A"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2101021</w:t>
      </w:r>
      <w:r>
        <w:rPr>
          <w:lang w:eastAsia="en-US"/>
        </w:rPr>
        <w:t xml:space="preserve"> (CR) Incorrect linkage of 'unreachable' to 'lack of paging response' (Vodafone)</w:t>
      </w:r>
      <w:r>
        <w:rPr>
          <w:lang w:eastAsia="en-US"/>
        </w:rPr>
        <w:br/>
        <w:t>Confirm Spec version used - CR states 16.9.0! For CC#2</w:t>
      </w:r>
    </w:p>
    <w:p w14:paraId="14E2E88C" w14:textId="77777777" w:rsidR="00707AD0" w:rsidRPr="00707AD0" w:rsidRDefault="00707AD0" w:rsidP="00707AD0">
      <w:pPr>
        <w:pStyle w:val="FP"/>
        <w:rPr>
          <w:b/>
          <w:bCs/>
          <w:lang w:eastAsia="en-US"/>
        </w:rPr>
      </w:pPr>
      <w:r w:rsidRPr="00707AD0">
        <w:rPr>
          <w:b/>
          <w:bCs/>
          <w:lang w:eastAsia="en-US"/>
        </w:rPr>
        <w:t>e-mail comments:</w:t>
      </w:r>
    </w:p>
    <w:p w14:paraId="73239115" w14:textId="2F9A3FF5" w:rsidR="00707AD0" w:rsidRPr="00707AD0" w:rsidRDefault="00707AD0" w:rsidP="00707AD0">
      <w:pPr>
        <w:pStyle w:val="FP"/>
        <w:keepLines/>
        <w:rPr>
          <w:i/>
          <w:iCs/>
          <w:lang w:eastAsia="en-US"/>
        </w:rPr>
      </w:pPr>
      <w:r w:rsidRPr="00707AD0">
        <w:rPr>
          <w:i/>
          <w:iCs/>
          <w:lang w:eastAsia="en-US"/>
        </w:rPr>
        <w:t>Qian Chen (Ericsson) provides r01.</w:t>
      </w:r>
    </w:p>
    <w:p w14:paraId="2DC70406" w14:textId="77777777" w:rsidR="00707AD0" w:rsidRPr="00707AD0" w:rsidRDefault="00707AD0" w:rsidP="00707AD0">
      <w:pPr>
        <w:pStyle w:val="FP"/>
        <w:keepLines/>
        <w:rPr>
          <w:i/>
          <w:iCs/>
          <w:lang w:eastAsia="en-US"/>
        </w:rPr>
      </w:pPr>
      <w:r w:rsidRPr="00707AD0">
        <w:rPr>
          <w:i/>
          <w:iCs/>
          <w:lang w:eastAsia="en-US"/>
        </w:rPr>
        <w:t>Hannu (Nokia) shares r02.</w:t>
      </w:r>
    </w:p>
    <w:p w14:paraId="5269B084" w14:textId="77777777" w:rsidR="00707AD0" w:rsidRPr="00707AD0" w:rsidRDefault="00707AD0" w:rsidP="00707AD0">
      <w:pPr>
        <w:pStyle w:val="FP"/>
        <w:keepLines/>
        <w:rPr>
          <w:i/>
          <w:iCs/>
          <w:lang w:eastAsia="en-US"/>
        </w:rPr>
      </w:pPr>
      <w:r w:rsidRPr="00707AD0">
        <w:rPr>
          <w:i/>
          <w:iCs/>
          <w:lang w:eastAsia="en-US"/>
        </w:rPr>
        <w:t>Chris (Vodafone) provides r03 to correct his error on base TS version. Changes in r01 and r02 are ok.</w:t>
      </w:r>
    </w:p>
    <w:p w14:paraId="10CEF5AA" w14:textId="77777777" w:rsidR="00707AD0" w:rsidRPr="00707AD0" w:rsidRDefault="00707AD0" w:rsidP="00707AD0">
      <w:pPr>
        <w:pStyle w:val="FP"/>
        <w:keepLines/>
        <w:rPr>
          <w:i/>
          <w:iCs/>
          <w:lang w:eastAsia="en-US"/>
        </w:rPr>
      </w:pPr>
      <w:r w:rsidRPr="00707AD0">
        <w:rPr>
          <w:i/>
          <w:iCs/>
          <w:lang w:eastAsia="en-US"/>
        </w:rPr>
        <w:t>Hannu (Nokia) proposes one more cover page revision r04 and support either r03 or r04 whichever the meeting prefers.</w:t>
      </w:r>
    </w:p>
    <w:p w14:paraId="6A664C73" w14:textId="77777777" w:rsidR="00707AD0" w:rsidRPr="00707AD0" w:rsidRDefault="00707AD0" w:rsidP="00707AD0">
      <w:pPr>
        <w:pStyle w:val="FP"/>
        <w:keepLines/>
        <w:rPr>
          <w:i/>
          <w:iCs/>
          <w:lang w:eastAsia="en-US"/>
        </w:rPr>
      </w:pPr>
      <w:r w:rsidRPr="00707AD0">
        <w:rPr>
          <w:i/>
          <w:iCs/>
          <w:lang w:eastAsia="en-US"/>
        </w:rPr>
        <w:t>==== 4.X, 5.X, 6.X, 7.X Revisions Deadline ====</w:t>
      </w:r>
    </w:p>
    <w:p w14:paraId="352717D3" w14:textId="77777777" w:rsidR="00707AD0" w:rsidRPr="00707AD0" w:rsidRDefault="00707AD0" w:rsidP="00707AD0">
      <w:pPr>
        <w:pStyle w:val="FP"/>
        <w:keepLines/>
        <w:rPr>
          <w:i/>
          <w:iCs/>
          <w:lang w:eastAsia="en-US"/>
        </w:rPr>
      </w:pPr>
      <w:r w:rsidRPr="00707AD0">
        <w:rPr>
          <w:i/>
          <w:iCs/>
          <w:lang w:eastAsia="en-US"/>
        </w:rPr>
        <w:lastRenderedPageBreak/>
        <w:t>Chris (Vodafone) is OK with r04.</w:t>
      </w:r>
    </w:p>
    <w:p w14:paraId="4C3B978C" w14:textId="77777777" w:rsidR="00707AD0" w:rsidRPr="00707AD0" w:rsidRDefault="00707AD0" w:rsidP="00707AD0">
      <w:pPr>
        <w:pStyle w:val="FP"/>
        <w:keepLines/>
        <w:rPr>
          <w:i/>
          <w:iCs/>
          <w:lang w:eastAsia="en-US"/>
        </w:rPr>
      </w:pPr>
      <w:r w:rsidRPr="00707AD0">
        <w:rPr>
          <w:i/>
          <w:iCs/>
          <w:lang w:eastAsia="en-US"/>
        </w:rPr>
        <w:t>Alessio(Nokia) upon checking this further and based on offline discussion with Hannu, Chris, Qian, we may need to change this CR. The change is rather simple (remove the affected changed paragraph as it is not the best time to provide reachability event when the paging happens!). Can we discuss this in CC#2 or the appropriate call to do this?</w:t>
      </w:r>
    </w:p>
    <w:p w14:paraId="2512EC1E" w14:textId="77777777" w:rsidR="00707AD0" w:rsidRPr="00707AD0" w:rsidRDefault="00707AD0" w:rsidP="00707AD0">
      <w:pPr>
        <w:pStyle w:val="FP"/>
        <w:keepLines/>
        <w:rPr>
          <w:i/>
          <w:iCs/>
          <w:lang w:eastAsia="en-US"/>
        </w:rPr>
      </w:pPr>
      <w:r w:rsidRPr="00707AD0">
        <w:rPr>
          <w:i/>
          <w:iCs/>
          <w:lang w:eastAsia="en-US"/>
        </w:rPr>
        <w:t>Chris (Vodafone) comments that he is OK with discussing in a CC. Doing what Alessio suggests may be correct but it requires some more time to verify. So if there is no more meeting time, then we should agree on r04 at this meeting.</w:t>
      </w:r>
    </w:p>
    <w:p w14:paraId="260BA87B" w14:textId="77777777" w:rsidR="00707AD0" w:rsidRPr="00707AD0" w:rsidRDefault="00707AD0" w:rsidP="00707AD0">
      <w:pPr>
        <w:pStyle w:val="FP"/>
        <w:keepLines/>
        <w:rPr>
          <w:i/>
          <w:iCs/>
          <w:lang w:eastAsia="en-US"/>
        </w:rPr>
      </w:pPr>
      <w:r w:rsidRPr="00707AD0">
        <w:rPr>
          <w:i/>
          <w:iCs/>
          <w:lang w:eastAsia="en-US"/>
        </w:rPr>
        <w:t>==== 4.X, 5.X, 6.X, 7.X Final Deadline ====</w:t>
      </w:r>
    </w:p>
    <w:p w14:paraId="2A8500FA" w14:textId="77777777" w:rsidR="00707AD0" w:rsidRPr="00707AD0" w:rsidRDefault="00707AD0" w:rsidP="00707AD0">
      <w:pPr>
        <w:pStyle w:val="FP"/>
        <w:keepLines/>
        <w:rPr>
          <w:i/>
          <w:iCs/>
          <w:lang w:eastAsia="en-US"/>
        </w:rPr>
      </w:pPr>
      <w:r w:rsidRPr="00707AD0">
        <w:rPr>
          <w:i/>
          <w:iCs/>
          <w:lang w:eastAsia="en-US"/>
        </w:rPr>
        <w:t>Alessio(Nokia) provides the r05 that could be used if we were allowed to discuss this in CC#2/3/4 as discussed.</w:t>
      </w:r>
    </w:p>
    <w:p w14:paraId="63D6056E" w14:textId="77777777" w:rsidR="00707AD0" w:rsidRPr="00707AD0" w:rsidRDefault="00707AD0" w:rsidP="00707AD0">
      <w:pPr>
        <w:pStyle w:val="FP"/>
        <w:keepLines/>
        <w:rPr>
          <w:i/>
          <w:iCs/>
          <w:lang w:eastAsia="en-US"/>
        </w:rPr>
      </w:pPr>
    </w:p>
    <w:p w14:paraId="249B48E5" w14:textId="77777777" w:rsidR="00707AD0" w:rsidRPr="00A3071B" w:rsidRDefault="00707AD0" w:rsidP="00707AD0">
      <w:pPr>
        <w:keepNext/>
        <w:keepLines/>
      </w:pPr>
      <w:r>
        <w:rPr>
          <w:b/>
        </w:rPr>
        <w:t>Discussion and conclusion:</w:t>
      </w:r>
    </w:p>
    <w:p w14:paraId="74483D4C" w14:textId="02A1ADE2" w:rsidR="00707AD0" w:rsidRPr="00707AD0" w:rsidRDefault="00707AD0" w:rsidP="00707AD0">
      <w:r>
        <w:rPr>
          <w:lang w:eastAsia="en-US"/>
        </w:rPr>
        <w:t xml:space="preserve">Vodafone commented that the changes in r04 were agreed as correct but there is an improvement in r05 as the 'unreachable' condition will never be used. Vodafone updated the cover sheet in </w:t>
      </w:r>
      <w:r w:rsidRPr="00707AD0">
        <w:rPr>
          <w:b/>
          <w:bCs/>
          <w:lang w:eastAsia="en-US"/>
        </w:rPr>
        <w:t>r06</w:t>
      </w:r>
      <w:r>
        <w:rPr>
          <w:lang w:eastAsia="en-US"/>
        </w:rPr>
        <w:t>.</w:t>
      </w:r>
      <w:r w:rsidR="0047131A">
        <w:t xml:space="preserve"> Huawei suggested that r04 was more appropriate, with a small modification: '</w:t>
      </w:r>
      <w:r w:rsidR="0047131A" w:rsidRPr="0047131A">
        <w:rPr>
          <w:i/>
          <w:iCs/>
        </w:rPr>
        <w:t>During Network Triggered Service Request procedure, when the AMF considers the UE as unreachable if the Mobile Reachable Timer expires as specified in TS 23.501 [2] clause 5.4.1.1</w:t>
      </w:r>
      <w:r w:rsidR="0047131A">
        <w:t>'.</w:t>
      </w:r>
      <w:r>
        <w:rPr>
          <w:lang w:eastAsia="en-US"/>
        </w:rPr>
        <w:t xml:space="preserve"> </w:t>
      </w:r>
      <w:r w:rsidR="0047131A" w:rsidRPr="00707AD0">
        <w:rPr>
          <w:color w:val="0000FF"/>
          <w:lang w:eastAsia="en-US"/>
        </w:rPr>
        <w:t>This was left for further discussion and moved to AI 4.3</w:t>
      </w:r>
      <w:r w:rsidR="0047131A">
        <w:rPr>
          <w:lang w:eastAsia="en-US"/>
        </w:rPr>
        <w:t>.</w:t>
      </w:r>
    </w:p>
    <w:p w14:paraId="12649116" w14:textId="2E4A2448" w:rsidR="00707AD0" w:rsidRDefault="00707AD0" w:rsidP="00707AD0">
      <w:pPr>
        <w:rPr>
          <w:lang w:eastAsia="en-US"/>
        </w:rPr>
      </w:pPr>
    </w:p>
    <w:p w14:paraId="3E66EE32" w14:textId="78FCE068"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2100554</w:t>
      </w:r>
      <w:r w:rsidR="0047131A">
        <w:rPr>
          <w:lang w:eastAsia="en-US"/>
        </w:rPr>
        <w:t xml:space="preserve"> (</w:t>
      </w:r>
      <w:r>
        <w:rPr>
          <w:lang w:eastAsia="en-US"/>
        </w:rPr>
        <w:t>CR</w:t>
      </w:r>
      <w:r w:rsidR="0047131A">
        <w:rPr>
          <w:lang w:eastAsia="en-US"/>
        </w:rPr>
        <w:t xml:space="preserve">) </w:t>
      </w:r>
      <w:r>
        <w:rPr>
          <w:lang w:eastAsia="en-US"/>
        </w:rPr>
        <w:t>IMS voice over PS Session Supported Indication taking into account UE E-UTRA capability status</w:t>
      </w:r>
      <w:r w:rsidR="0047131A">
        <w:rPr>
          <w:lang w:eastAsia="en-US"/>
        </w:rPr>
        <w:t xml:space="preserve"> (</w:t>
      </w:r>
      <w:r>
        <w:rPr>
          <w:lang w:eastAsia="en-US"/>
        </w:rPr>
        <w:t>China Mobile</w:t>
      </w:r>
      <w:r w:rsidR="0047131A">
        <w:rPr>
          <w:lang w:eastAsia="en-US"/>
        </w:rPr>
        <w:t>)</w:t>
      </w:r>
      <w:r w:rsidR="0047131A">
        <w:rPr>
          <w:lang w:eastAsia="en-US"/>
        </w:rPr>
        <w:br/>
      </w:r>
      <w:r>
        <w:rPr>
          <w:lang w:eastAsia="en-US"/>
        </w:rPr>
        <w:t>For CC#2</w:t>
      </w:r>
    </w:p>
    <w:p w14:paraId="0DCCDB7E" w14:textId="77777777" w:rsidR="00707AD0" w:rsidRPr="00707AD0" w:rsidRDefault="00707AD0" w:rsidP="00707AD0">
      <w:pPr>
        <w:pStyle w:val="FP"/>
        <w:rPr>
          <w:b/>
          <w:bCs/>
          <w:lang w:eastAsia="en-US"/>
        </w:rPr>
      </w:pPr>
      <w:r w:rsidRPr="00707AD0">
        <w:rPr>
          <w:b/>
          <w:bCs/>
          <w:lang w:eastAsia="en-US"/>
        </w:rPr>
        <w:t>e-mail comments:</w:t>
      </w:r>
    </w:p>
    <w:p w14:paraId="75E62A0C" w14:textId="301C07E0" w:rsidR="00707AD0" w:rsidRPr="00707AD0" w:rsidRDefault="00707AD0" w:rsidP="00707AD0">
      <w:pPr>
        <w:pStyle w:val="FP"/>
        <w:keepLines/>
        <w:rPr>
          <w:i/>
          <w:iCs/>
          <w:lang w:eastAsia="en-US"/>
        </w:rPr>
      </w:pPr>
      <w:r w:rsidRPr="00707AD0">
        <w:rPr>
          <w:i/>
          <w:iCs/>
          <w:lang w:eastAsia="en-US"/>
        </w:rPr>
        <w:t>George (Ericsson) proposes to note the CR. Please see more below</w:t>
      </w:r>
    </w:p>
    <w:p w14:paraId="7610813B" w14:textId="77777777" w:rsidR="00707AD0" w:rsidRPr="00707AD0" w:rsidRDefault="00707AD0" w:rsidP="00707AD0">
      <w:pPr>
        <w:pStyle w:val="FP"/>
        <w:keepLines/>
        <w:rPr>
          <w:i/>
          <w:iCs/>
          <w:lang w:eastAsia="en-US"/>
        </w:rPr>
      </w:pPr>
      <w:r w:rsidRPr="00707AD0">
        <w:rPr>
          <w:i/>
          <w:iCs/>
          <w:lang w:eastAsia="en-US"/>
        </w:rPr>
        <w:t>Jungshin (Samsung) proposes to note the CR.</w:t>
      </w:r>
    </w:p>
    <w:p w14:paraId="4E1FE658" w14:textId="77777777" w:rsidR="00707AD0" w:rsidRPr="00707AD0" w:rsidRDefault="00707AD0" w:rsidP="00707AD0">
      <w:pPr>
        <w:pStyle w:val="FP"/>
        <w:keepLines/>
        <w:rPr>
          <w:i/>
          <w:iCs/>
          <w:lang w:eastAsia="en-US"/>
        </w:rPr>
      </w:pPr>
      <w:r w:rsidRPr="00707AD0">
        <w:rPr>
          <w:i/>
          <w:iCs/>
          <w:lang w:eastAsia="en-US"/>
        </w:rPr>
        <w:t>Heng (China Telcom) proposes to discuss the way forward in CC#1.</w:t>
      </w:r>
    </w:p>
    <w:p w14:paraId="4CF94714" w14:textId="77777777" w:rsidR="00707AD0" w:rsidRPr="00707AD0" w:rsidRDefault="00707AD0" w:rsidP="00707AD0">
      <w:pPr>
        <w:pStyle w:val="FP"/>
        <w:keepLines/>
        <w:rPr>
          <w:i/>
          <w:iCs/>
          <w:lang w:eastAsia="en-US"/>
        </w:rPr>
      </w:pPr>
      <w:r w:rsidRPr="00707AD0">
        <w:rPr>
          <w:i/>
          <w:iCs/>
          <w:lang w:eastAsia="en-US"/>
        </w:rPr>
        <w:t>Yi (China Mobile) responds.</w:t>
      </w:r>
    </w:p>
    <w:p w14:paraId="3FA78964" w14:textId="77777777" w:rsidR="00707AD0" w:rsidRPr="00707AD0" w:rsidRDefault="00707AD0" w:rsidP="00707AD0">
      <w:pPr>
        <w:pStyle w:val="FP"/>
        <w:keepLines/>
        <w:rPr>
          <w:i/>
          <w:iCs/>
          <w:lang w:eastAsia="en-US"/>
        </w:rPr>
      </w:pPr>
      <w:r w:rsidRPr="00707AD0">
        <w:rPr>
          <w:i/>
          <w:iCs/>
          <w:lang w:eastAsia="en-US"/>
        </w:rPr>
        <w:t>Ouyang(Huawei) clarifies the use case to George (Ericsson) and replies to Jungshin (Samsung).</w:t>
      </w:r>
    </w:p>
    <w:p w14:paraId="6D2DF221" w14:textId="77777777" w:rsidR="00707AD0" w:rsidRPr="00707AD0" w:rsidRDefault="00707AD0" w:rsidP="00707AD0">
      <w:pPr>
        <w:pStyle w:val="FP"/>
        <w:keepLines/>
        <w:rPr>
          <w:i/>
          <w:iCs/>
          <w:lang w:eastAsia="en-US"/>
        </w:rPr>
      </w:pPr>
      <w:r w:rsidRPr="00707AD0">
        <w:rPr>
          <w:i/>
          <w:iCs/>
          <w:lang w:eastAsia="en-US"/>
        </w:rPr>
        <w:t>Thomas (Nokia) proposes to note the CR.</w:t>
      </w:r>
    </w:p>
    <w:p w14:paraId="484B8EB6" w14:textId="77777777" w:rsidR="00707AD0" w:rsidRPr="00707AD0" w:rsidRDefault="00707AD0" w:rsidP="00707AD0">
      <w:pPr>
        <w:pStyle w:val="FP"/>
        <w:keepLines/>
        <w:rPr>
          <w:i/>
          <w:iCs/>
          <w:lang w:eastAsia="en-US"/>
        </w:rPr>
      </w:pPr>
      <w:r w:rsidRPr="00707AD0">
        <w:rPr>
          <w:i/>
          <w:iCs/>
          <w:lang w:eastAsia="en-US"/>
        </w:rPr>
        <w:t>Haris (Qualcomm) objects to the CR as is not FASMO and the problem statement is incorrect</w:t>
      </w:r>
    </w:p>
    <w:p w14:paraId="6884C0D3" w14:textId="77777777" w:rsidR="00707AD0" w:rsidRPr="00707AD0" w:rsidRDefault="00707AD0" w:rsidP="00707AD0">
      <w:pPr>
        <w:pStyle w:val="FP"/>
        <w:keepLines/>
        <w:rPr>
          <w:i/>
          <w:iCs/>
          <w:lang w:eastAsia="en-US"/>
        </w:rPr>
      </w:pPr>
      <w:r w:rsidRPr="00707AD0">
        <w:rPr>
          <w:i/>
          <w:iCs/>
          <w:lang w:eastAsia="en-US"/>
        </w:rPr>
        <w:t>Susan (Huawei) provides comments and supports to resolve this issue.</w:t>
      </w:r>
    </w:p>
    <w:p w14:paraId="67511D17" w14:textId="77777777" w:rsidR="00707AD0" w:rsidRPr="00707AD0" w:rsidRDefault="00707AD0" w:rsidP="00707AD0">
      <w:pPr>
        <w:pStyle w:val="FP"/>
        <w:keepLines/>
        <w:rPr>
          <w:i/>
          <w:iCs/>
          <w:lang w:eastAsia="en-US"/>
        </w:rPr>
      </w:pPr>
      <w:r w:rsidRPr="00707AD0">
        <w:rPr>
          <w:i/>
          <w:iCs/>
          <w:lang w:eastAsia="en-US"/>
        </w:rPr>
        <w:t>George (Ericsson) provides a response to the comment.</w:t>
      </w:r>
    </w:p>
    <w:p w14:paraId="72808185" w14:textId="77777777" w:rsidR="00707AD0" w:rsidRPr="00707AD0" w:rsidRDefault="00707AD0" w:rsidP="00707AD0">
      <w:pPr>
        <w:pStyle w:val="FP"/>
        <w:keepLines/>
        <w:rPr>
          <w:i/>
          <w:iCs/>
          <w:lang w:eastAsia="en-US"/>
        </w:rPr>
      </w:pPr>
      <w:r w:rsidRPr="00707AD0">
        <w:rPr>
          <w:i/>
          <w:iCs/>
          <w:lang w:eastAsia="en-US"/>
        </w:rPr>
        <w:t>Yi (China Mobile) responds to Haris.</w:t>
      </w:r>
    </w:p>
    <w:p w14:paraId="5EAFFD82" w14:textId="77777777" w:rsidR="00707AD0" w:rsidRPr="00707AD0" w:rsidRDefault="00707AD0" w:rsidP="00707AD0">
      <w:pPr>
        <w:pStyle w:val="FP"/>
        <w:keepLines/>
        <w:rPr>
          <w:i/>
          <w:iCs/>
          <w:lang w:eastAsia="en-US"/>
        </w:rPr>
      </w:pPr>
      <w:r w:rsidRPr="00707AD0">
        <w:rPr>
          <w:i/>
          <w:iCs/>
          <w:lang w:eastAsia="en-US"/>
        </w:rPr>
        <w:t>Yi (China Mobile) responds to Thomas.</w:t>
      </w:r>
    </w:p>
    <w:p w14:paraId="50734985" w14:textId="77777777" w:rsidR="00707AD0" w:rsidRPr="00707AD0" w:rsidRDefault="00707AD0" w:rsidP="00707AD0">
      <w:pPr>
        <w:pStyle w:val="FP"/>
        <w:keepLines/>
        <w:rPr>
          <w:i/>
          <w:iCs/>
          <w:lang w:eastAsia="en-US"/>
        </w:rPr>
      </w:pPr>
      <w:r w:rsidRPr="00707AD0">
        <w:rPr>
          <w:i/>
          <w:iCs/>
          <w:lang w:eastAsia="en-US"/>
        </w:rPr>
        <w:t>Yi (China Mobile) responds to George.</w:t>
      </w:r>
    </w:p>
    <w:p w14:paraId="15310562" w14:textId="77777777" w:rsidR="00707AD0" w:rsidRPr="00707AD0" w:rsidRDefault="00707AD0" w:rsidP="00707AD0">
      <w:pPr>
        <w:pStyle w:val="FP"/>
        <w:keepLines/>
        <w:rPr>
          <w:i/>
          <w:iCs/>
          <w:lang w:eastAsia="en-US"/>
        </w:rPr>
      </w:pPr>
      <w:r w:rsidRPr="00707AD0">
        <w:rPr>
          <w:i/>
          <w:iCs/>
          <w:lang w:eastAsia="en-US"/>
        </w:rPr>
        <w:t>Thomas (Nokia) responds to Yi</w:t>
      </w:r>
    </w:p>
    <w:p w14:paraId="153BA56C" w14:textId="77777777" w:rsidR="00707AD0" w:rsidRPr="00707AD0" w:rsidRDefault="00707AD0" w:rsidP="00707AD0">
      <w:pPr>
        <w:pStyle w:val="FP"/>
        <w:keepLines/>
        <w:rPr>
          <w:i/>
          <w:iCs/>
          <w:lang w:eastAsia="en-US"/>
        </w:rPr>
      </w:pPr>
      <w:r w:rsidRPr="00707AD0">
        <w:rPr>
          <w:i/>
          <w:iCs/>
          <w:lang w:eastAsia="en-US"/>
        </w:rPr>
        <w:t>Thomas (Nokia) clarifies his last comment</w:t>
      </w:r>
    </w:p>
    <w:p w14:paraId="0E677853" w14:textId="77777777" w:rsidR="00707AD0" w:rsidRPr="00707AD0" w:rsidRDefault="00707AD0" w:rsidP="00707AD0">
      <w:pPr>
        <w:pStyle w:val="FP"/>
        <w:keepLines/>
        <w:rPr>
          <w:i/>
          <w:iCs/>
          <w:lang w:eastAsia="en-US"/>
        </w:rPr>
      </w:pPr>
      <w:r w:rsidRPr="00707AD0">
        <w:rPr>
          <w:i/>
          <w:iCs/>
          <w:lang w:eastAsia="en-US"/>
        </w:rPr>
        <w:t>George (Ericsson) provides a comment</w:t>
      </w:r>
    </w:p>
    <w:p w14:paraId="6CDA384A" w14:textId="77777777" w:rsidR="00707AD0" w:rsidRPr="00707AD0" w:rsidRDefault="00707AD0" w:rsidP="00707AD0">
      <w:pPr>
        <w:pStyle w:val="FP"/>
        <w:keepLines/>
        <w:rPr>
          <w:i/>
          <w:iCs/>
          <w:lang w:eastAsia="en-US"/>
        </w:rPr>
      </w:pPr>
      <w:proofErr w:type="spellStart"/>
      <w:r w:rsidRPr="00707AD0">
        <w:rPr>
          <w:i/>
          <w:iCs/>
          <w:lang w:eastAsia="en-US"/>
        </w:rPr>
        <w:t>zhendong</w:t>
      </w:r>
      <w:proofErr w:type="spellEnd"/>
      <w:r w:rsidRPr="00707AD0">
        <w:rPr>
          <w:i/>
          <w:iCs/>
          <w:lang w:eastAsia="en-US"/>
        </w:rPr>
        <w:t xml:space="preserve"> (ZTE) provides the response</w:t>
      </w:r>
    </w:p>
    <w:p w14:paraId="4A46FC9D" w14:textId="77777777" w:rsidR="00707AD0" w:rsidRPr="00707AD0" w:rsidRDefault="00707AD0" w:rsidP="00707AD0">
      <w:pPr>
        <w:pStyle w:val="FP"/>
        <w:keepLines/>
        <w:rPr>
          <w:i/>
          <w:iCs/>
          <w:lang w:eastAsia="en-US"/>
        </w:rPr>
      </w:pPr>
      <w:r w:rsidRPr="00707AD0">
        <w:rPr>
          <w:i/>
          <w:iCs/>
          <w:lang w:eastAsia="en-US"/>
        </w:rPr>
        <w:t>Thomas (Nokia) replies to George</w:t>
      </w:r>
    </w:p>
    <w:p w14:paraId="1A4DABFB" w14:textId="77777777" w:rsidR="00707AD0" w:rsidRPr="00707AD0" w:rsidRDefault="00707AD0" w:rsidP="00707AD0">
      <w:pPr>
        <w:pStyle w:val="FP"/>
        <w:keepLines/>
        <w:rPr>
          <w:i/>
          <w:iCs/>
          <w:lang w:eastAsia="en-US"/>
        </w:rPr>
      </w:pPr>
      <w:r w:rsidRPr="00707AD0">
        <w:rPr>
          <w:i/>
          <w:iCs/>
          <w:lang w:eastAsia="en-US"/>
        </w:rPr>
        <w:t>Ouyang(Huawei) comments and provides r02.</w:t>
      </w:r>
    </w:p>
    <w:p w14:paraId="0BBA87B4" w14:textId="77777777" w:rsidR="00707AD0" w:rsidRPr="00707AD0" w:rsidRDefault="00707AD0" w:rsidP="00707AD0">
      <w:pPr>
        <w:pStyle w:val="FP"/>
        <w:keepLines/>
        <w:rPr>
          <w:i/>
          <w:iCs/>
          <w:lang w:eastAsia="en-US"/>
        </w:rPr>
      </w:pPr>
      <w:r w:rsidRPr="00707AD0">
        <w:rPr>
          <w:i/>
          <w:iCs/>
          <w:lang w:eastAsia="en-US"/>
        </w:rPr>
        <w:t>Haris (Qualcomm) comments to r02.</w:t>
      </w:r>
    </w:p>
    <w:p w14:paraId="7F2A9DBB" w14:textId="77777777" w:rsidR="00707AD0" w:rsidRPr="00707AD0" w:rsidRDefault="00707AD0" w:rsidP="00707AD0">
      <w:pPr>
        <w:pStyle w:val="FP"/>
        <w:keepLines/>
        <w:rPr>
          <w:i/>
          <w:iCs/>
          <w:lang w:eastAsia="en-US"/>
        </w:rPr>
      </w:pPr>
      <w:proofErr w:type="spellStart"/>
      <w:r w:rsidRPr="00707AD0">
        <w:rPr>
          <w:i/>
          <w:iCs/>
          <w:lang w:eastAsia="en-US"/>
        </w:rPr>
        <w:t>zhendong</w:t>
      </w:r>
      <w:proofErr w:type="spellEnd"/>
      <w:r w:rsidRPr="00707AD0">
        <w:rPr>
          <w:i/>
          <w:iCs/>
          <w:lang w:eastAsia="en-US"/>
        </w:rPr>
        <w:t xml:space="preserve"> (ZTE), similar view with </w:t>
      </w:r>
      <w:proofErr w:type="spellStart"/>
      <w:r w:rsidRPr="00707AD0">
        <w:rPr>
          <w:i/>
          <w:iCs/>
          <w:lang w:eastAsia="en-US"/>
        </w:rPr>
        <w:t>nokia</w:t>
      </w:r>
      <w:proofErr w:type="spellEnd"/>
      <w:r w:rsidRPr="00707AD0">
        <w:rPr>
          <w:i/>
          <w:iCs/>
          <w:lang w:eastAsia="en-US"/>
        </w:rPr>
        <w:t xml:space="preserve"> and </w:t>
      </w:r>
      <w:proofErr w:type="spellStart"/>
      <w:r w:rsidRPr="00707AD0">
        <w:rPr>
          <w:i/>
          <w:iCs/>
          <w:lang w:eastAsia="en-US"/>
        </w:rPr>
        <w:t>huawei</w:t>
      </w:r>
      <w:proofErr w:type="spellEnd"/>
    </w:p>
    <w:p w14:paraId="02F62F8D" w14:textId="77777777" w:rsidR="00707AD0" w:rsidRPr="00707AD0" w:rsidRDefault="00707AD0" w:rsidP="00707AD0">
      <w:pPr>
        <w:pStyle w:val="FP"/>
        <w:keepLines/>
        <w:rPr>
          <w:i/>
          <w:iCs/>
          <w:lang w:eastAsia="en-US"/>
        </w:rPr>
      </w:pPr>
      <w:r w:rsidRPr="00707AD0">
        <w:rPr>
          <w:i/>
          <w:iCs/>
          <w:lang w:eastAsia="en-US"/>
        </w:rPr>
        <w:t>Thomas (Nokia), can accept r02</w:t>
      </w:r>
    </w:p>
    <w:p w14:paraId="1EC28868" w14:textId="77777777" w:rsidR="00707AD0" w:rsidRPr="00707AD0" w:rsidRDefault="00707AD0" w:rsidP="00707AD0">
      <w:pPr>
        <w:pStyle w:val="FP"/>
        <w:keepLines/>
        <w:rPr>
          <w:i/>
          <w:iCs/>
          <w:lang w:eastAsia="en-US"/>
        </w:rPr>
      </w:pPr>
      <w:r w:rsidRPr="00707AD0">
        <w:rPr>
          <w:i/>
          <w:iCs/>
          <w:lang w:eastAsia="en-US"/>
        </w:rPr>
        <w:t>Antoine (Orange) comments on r02.</w:t>
      </w:r>
    </w:p>
    <w:p w14:paraId="6244C9CA" w14:textId="77777777" w:rsidR="00707AD0" w:rsidRPr="00707AD0" w:rsidRDefault="00707AD0" w:rsidP="00707AD0">
      <w:pPr>
        <w:pStyle w:val="FP"/>
        <w:keepLines/>
        <w:rPr>
          <w:i/>
          <w:iCs/>
          <w:lang w:eastAsia="en-US"/>
        </w:rPr>
      </w:pPr>
      <w:r w:rsidRPr="00707AD0">
        <w:rPr>
          <w:i/>
          <w:iCs/>
          <w:lang w:eastAsia="en-US"/>
        </w:rPr>
        <w:t>Yi (China Mobile) is fine with r02 and think the clarification by the CR is essential.</w:t>
      </w:r>
    </w:p>
    <w:p w14:paraId="490B0182" w14:textId="77777777" w:rsidR="00707AD0" w:rsidRPr="00707AD0" w:rsidRDefault="00707AD0" w:rsidP="00707AD0">
      <w:pPr>
        <w:pStyle w:val="FP"/>
        <w:keepLines/>
        <w:rPr>
          <w:i/>
          <w:iCs/>
          <w:lang w:eastAsia="en-US"/>
        </w:rPr>
      </w:pPr>
      <w:r w:rsidRPr="00707AD0">
        <w:rPr>
          <w:i/>
          <w:iCs/>
          <w:lang w:eastAsia="en-US"/>
        </w:rPr>
        <w:t>Yi (China Mobile) ask question for clarification to Haris.</w:t>
      </w:r>
    </w:p>
    <w:p w14:paraId="78B38007" w14:textId="77777777" w:rsidR="00707AD0" w:rsidRPr="00707AD0" w:rsidRDefault="00707AD0" w:rsidP="00707AD0">
      <w:pPr>
        <w:pStyle w:val="FP"/>
        <w:keepLines/>
        <w:rPr>
          <w:i/>
          <w:iCs/>
          <w:lang w:eastAsia="en-US"/>
        </w:rPr>
      </w:pPr>
      <w:r w:rsidRPr="00707AD0">
        <w:rPr>
          <w:i/>
          <w:iCs/>
          <w:lang w:eastAsia="en-US"/>
        </w:rPr>
        <w:t>Antoine (Orange) provides r03.</w:t>
      </w:r>
    </w:p>
    <w:p w14:paraId="4FEB682A" w14:textId="77777777" w:rsidR="00707AD0" w:rsidRPr="00707AD0" w:rsidRDefault="00707AD0" w:rsidP="00707AD0">
      <w:pPr>
        <w:pStyle w:val="FP"/>
        <w:keepLines/>
        <w:rPr>
          <w:i/>
          <w:iCs/>
          <w:lang w:eastAsia="en-US"/>
        </w:rPr>
      </w:pPr>
      <w:r w:rsidRPr="00707AD0">
        <w:rPr>
          <w:i/>
          <w:iCs/>
          <w:lang w:eastAsia="en-US"/>
        </w:rPr>
        <w:t>Ouyang(Huawei) replies and provides r04.</w:t>
      </w:r>
    </w:p>
    <w:p w14:paraId="6D0E3F04" w14:textId="77777777" w:rsidR="00707AD0" w:rsidRPr="00707AD0" w:rsidRDefault="00707AD0" w:rsidP="00707AD0">
      <w:pPr>
        <w:pStyle w:val="FP"/>
        <w:keepLines/>
        <w:rPr>
          <w:i/>
          <w:iCs/>
          <w:lang w:eastAsia="en-US"/>
        </w:rPr>
      </w:pPr>
      <w:r w:rsidRPr="00707AD0">
        <w:rPr>
          <w:i/>
          <w:iCs/>
          <w:lang w:eastAsia="en-US"/>
        </w:rPr>
        <w:t>Thomas(Nokia) can accept r04.</w:t>
      </w:r>
    </w:p>
    <w:p w14:paraId="29F7C2BC" w14:textId="77777777" w:rsidR="00707AD0" w:rsidRPr="00707AD0" w:rsidRDefault="00707AD0" w:rsidP="00707AD0">
      <w:pPr>
        <w:pStyle w:val="FP"/>
        <w:keepLines/>
        <w:rPr>
          <w:i/>
          <w:iCs/>
          <w:lang w:eastAsia="en-US"/>
        </w:rPr>
      </w:pPr>
      <w:r w:rsidRPr="00707AD0">
        <w:rPr>
          <w:i/>
          <w:iCs/>
          <w:lang w:eastAsia="en-US"/>
        </w:rPr>
        <w:t>Haris (Qualcomm) comments on r04 indicates that some text is placed in the wrong clause</w:t>
      </w:r>
    </w:p>
    <w:p w14:paraId="2BF4CC82" w14:textId="77777777" w:rsidR="00707AD0" w:rsidRPr="00707AD0" w:rsidRDefault="00707AD0" w:rsidP="00707AD0">
      <w:pPr>
        <w:pStyle w:val="FP"/>
        <w:keepLines/>
        <w:rPr>
          <w:i/>
          <w:iCs/>
          <w:lang w:eastAsia="en-US"/>
        </w:rPr>
      </w:pPr>
      <w:r w:rsidRPr="00707AD0">
        <w:rPr>
          <w:i/>
          <w:iCs/>
          <w:lang w:eastAsia="en-US"/>
        </w:rPr>
        <w:t>George (Ericsson) provided r05. Changes are highlighted. Deleted second sentence as well, Not needed</w:t>
      </w:r>
    </w:p>
    <w:p w14:paraId="32E37A5E" w14:textId="77777777" w:rsidR="00707AD0" w:rsidRPr="00707AD0" w:rsidRDefault="00707AD0" w:rsidP="00707AD0">
      <w:pPr>
        <w:pStyle w:val="FP"/>
        <w:keepLines/>
        <w:rPr>
          <w:i/>
          <w:iCs/>
          <w:lang w:eastAsia="en-US"/>
        </w:rPr>
      </w:pPr>
      <w:r w:rsidRPr="00707AD0">
        <w:rPr>
          <w:i/>
          <w:iCs/>
          <w:lang w:eastAsia="en-US"/>
        </w:rPr>
        <w:t>Leo (Deutsche Telekom) provides r06. The only change is the format of the Note</w:t>
      </w:r>
    </w:p>
    <w:p w14:paraId="5E702099" w14:textId="77777777" w:rsidR="00707AD0" w:rsidRPr="00707AD0" w:rsidRDefault="00707AD0" w:rsidP="00707AD0">
      <w:pPr>
        <w:pStyle w:val="FP"/>
        <w:keepLines/>
        <w:rPr>
          <w:i/>
          <w:iCs/>
          <w:lang w:eastAsia="en-US"/>
        </w:rPr>
      </w:pPr>
      <w:r w:rsidRPr="00707AD0">
        <w:rPr>
          <w:i/>
          <w:iCs/>
          <w:lang w:eastAsia="en-US"/>
        </w:rPr>
        <w:t>Antoine (Orange) provides r07.</w:t>
      </w:r>
    </w:p>
    <w:p w14:paraId="493CD05F" w14:textId="77777777" w:rsidR="00707AD0" w:rsidRPr="00707AD0" w:rsidRDefault="00707AD0" w:rsidP="00707AD0">
      <w:pPr>
        <w:pStyle w:val="FP"/>
        <w:keepLines/>
        <w:rPr>
          <w:i/>
          <w:iCs/>
          <w:lang w:eastAsia="en-US"/>
        </w:rPr>
      </w:pPr>
      <w:r w:rsidRPr="00707AD0">
        <w:rPr>
          <w:i/>
          <w:iCs/>
          <w:lang w:eastAsia="en-US"/>
        </w:rPr>
        <w:t>George (Ericsson) asks a question.</w:t>
      </w:r>
    </w:p>
    <w:p w14:paraId="0F2B8061" w14:textId="77777777" w:rsidR="00707AD0" w:rsidRPr="00707AD0" w:rsidRDefault="00707AD0" w:rsidP="00707AD0">
      <w:pPr>
        <w:pStyle w:val="FP"/>
        <w:keepLines/>
        <w:rPr>
          <w:i/>
          <w:iCs/>
          <w:lang w:eastAsia="en-US"/>
        </w:rPr>
      </w:pPr>
      <w:r w:rsidRPr="00707AD0">
        <w:rPr>
          <w:i/>
          <w:iCs/>
          <w:lang w:eastAsia="en-US"/>
        </w:rPr>
        <w:t>Antoine (Orange) replies.</w:t>
      </w:r>
    </w:p>
    <w:p w14:paraId="07711513" w14:textId="77777777" w:rsidR="00707AD0" w:rsidRPr="00707AD0" w:rsidRDefault="00707AD0" w:rsidP="00707AD0">
      <w:pPr>
        <w:pStyle w:val="FP"/>
        <w:keepLines/>
        <w:rPr>
          <w:i/>
          <w:iCs/>
          <w:lang w:eastAsia="en-US"/>
        </w:rPr>
      </w:pPr>
      <w:r w:rsidRPr="00707AD0">
        <w:rPr>
          <w:i/>
          <w:iCs/>
          <w:lang w:eastAsia="en-US"/>
        </w:rPr>
        <w:t>Yi (China Mobile) is fine with r05 and further provides r08.</w:t>
      </w:r>
    </w:p>
    <w:p w14:paraId="4093F43A" w14:textId="77777777" w:rsidR="00707AD0" w:rsidRPr="00707AD0" w:rsidRDefault="00707AD0" w:rsidP="00707AD0">
      <w:pPr>
        <w:pStyle w:val="FP"/>
        <w:keepLines/>
        <w:rPr>
          <w:i/>
          <w:iCs/>
          <w:lang w:eastAsia="en-US"/>
        </w:rPr>
      </w:pPr>
      <w:r w:rsidRPr="00707AD0">
        <w:rPr>
          <w:i/>
          <w:iCs/>
          <w:lang w:eastAsia="en-US"/>
        </w:rPr>
        <w:t>Haris (Qualcomm) provides response and rev.9</w:t>
      </w:r>
    </w:p>
    <w:p w14:paraId="1DE7A82D" w14:textId="77777777" w:rsidR="00707AD0" w:rsidRPr="00707AD0" w:rsidRDefault="00707AD0" w:rsidP="00707AD0">
      <w:pPr>
        <w:pStyle w:val="FP"/>
        <w:keepLines/>
        <w:rPr>
          <w:i/>
          <w:iCs/>
          <w:lang w:eastAsia="en-US"/>
        </w:rPr>
      </w:pPr>
      <w:r w:rsidRPr="00707AD0">
        <w:rPr>
          <w:i/>
          <w:iCs/>
          <w:lang w:eastAsia="en-US"/>
        </w:rPr>
        <w:t>George (Ericsson) provides a comment.</w:t>
      </w:r>
    </w:p>
    <w:p w14:paraId="2EBF3BE3" w14:textId="77777777" w:rsidR="00707AD0" w:rsidRPr="00707AD0" w:rsidRDefault="00707AD0" w:rsidP="00707AD0">
      <w:pPr>
        <w:pStyle w:val="FP"/>
        <w:keepLines/>
        <w:rPr>
          <w:i/>
          <w:iCs/>
          <w:lang w:eastAsia="en-US"/>
        </w:rPr>
      </w:pPr>
      <w:r w:rsidRPr="00707AD0">
        <w:rPr>
          <w:i/>
          <w:iCs/>
          <w:lang w:eastAsia="en-US"/>
        </w:rPr>
        <w:t>George (Ericsson) makes a comment</w:t>
      </w:r>
    </w:p>
    <w:p w14:paraId="5C9412F8" w14:textId="77777777" w:rsidR="00707AD0" w:rsidRPr="00707AD0" w:rsidRDefault="00707AD0" w:rsidP="00707AD0">
      <w:pPr>
        <w:pStyle w:val="FP"/>
        <w:keepLines/>
        <w:rPr>
          <w:i/>
          <w:iCs/>
          <w:lang w:eastAsia="en-US"/>
        </w:rPr>
      </w:pPr>
      <w:r w:rsidRPr="00707AD0">
        <w:rPr>
          <w:i/>
          <w:iCs/>
          <w:lang w:eastAsia="en-US"/>
        </w:rPr>
        <w:t>Heng(China Telecom) supports the intention of this CR and consider it is worthy to send an LS to CT1 to optimize the handling S1 mode disable.</w:t>
      </w:r>
    </w:p>
    <w:p w14:paraId="5BDD9304" w14:textId="77777777" w:rsidR="00707AD0" w:rsidRPr="00707AD0" w:rsidRDefault="00707AD0" w:rsidP="00707AD0">
      <w:pPr>
        <w:pStyle w:val="FP"/>
        <w:keepLines/>
        <w:rPr>
          <w:i/>
          <w:iCs/>
          <w:lang w:eastAsia="en-US"/>
        </w:rPr>
      </w:pPr>
      <w:r w:rsidRPr="00707AD0">
        <w:rPr>
          <w:i/>
          <w:iCs/>
          <w:lang w:eastAsia="en-US"/>
        </w:rPr>
        <w:t>Ouyang(Huawei) provides r10.</w:t>
      </w:r>
    </w:p>
    <w:p w14:paraId="53A5C8BC" w14:textId="77777777" w:rsidR="00707AD0" w:rsidRPr="00707AD0" w:rsidRDefault="00707AD0" w:rsidP="00707AD0">
      <w:pPr>
        <w:pStyle w:val="FP"/>
        <w:keepLines/>
        <w:rPr>
          <w:i/>
          <w:iCs/>
          <w:lang w:eastAsia="en-US"/>
        </w:rPr>
      </w:pPr>
      <w:r w:rsidRPr="00707AD0">
        <w:rPr>
          <w:i/>
          <w:iCs/>
          <w:lang w:eastAsia="en-US"/>
        </w:rPr>
        <w:t>Ouyang(Huawei) supports Heng(CTCC)' s view, consider it is worthy to send an LS to CT1.</w:t>
      </w:r>
    </w:p>
    <w:p w14:paraId="3C2504EE" w14:textId="77777777" w:rsidR="00707AD0" w:rsidRPr="00707AD0" w:rsidRDefault="00707AD0" w:rsidP="00707AD0">
      <w:pPr>
        <w:pStyle w:val="FP"/>
        <w:keepLines/>
        <w:rPr>
          <w:i/>
          <w:iCs/>
          <w:lang w:eastAsia="en-US"/>
        </w:rPr>
      </w:pPr>
      <w:r w:rsidRPr="00707AD0">
        <w:rPr>
          <w:i/>
          <w:iCs/>
          <w:lang w:eastAsia="en-US"/>
        </w:rPr>
        <w:t>Chi (China Unicom) supports the proposal of sending an LS to CT1.</w:t>
      </w:r>
    </w:p>
    <w:p w14:paraId="3979A674" w14:textId="77777777" w:rsidR="00707AD0" w:rsidRPr="00707AD0" w:rsidRDefault="00707AD0" w:rsidP="00707AD0">
      <w:pPr>
        <w:pStyle w:val="FP"/>
        <w:keepLines/>
        <w:rPr>
          <w:i/>
          <w:iCs/>
          <w:lang w:eastAsia="en-US"/>
        </w:rPr>
      </w:pPr>
      <w:r w:rsidRPr="00707AD0">
        <w:rPr>
          <w:i/>
          <w:iCs/>
          <w:lang w:eastAsia="en-US"/>
        </w:rPr>
        <w:t>Heng(China Telecom) provide a draft LS to CT1.</w:t>
      </w:r>
    </w:p>
    <w:p w14:paraId="3C2F31C9" w14:textId="77777777" w:rsidR="00707AD0" w:rsidRPr="00707AD0" w:rsidRDefault="00707AD0" w:rsidP="00707AD0">
      <w:pPr>
        <w:pStyle w:val="FP"/>
        <w:keepLines/>
        <w:rPr>
          <w:i/>
          <w:iCs/>
          <w:lang w:eastAsia="en-US"/>
        </w:rPr>
      </w:pPr>
      <w:proofErr w:type="spellStart"/>
      <w:r w:rsidRPr="00707AD0">
        <w:rPr>
          <w:i/>
          <w:iCs/>
          <w:lang w:eastAsia="en-US"/>
        </w:rPr>
        <w:t>zhendong</w:t>
      </w:r>
      <w:proofErr w:type="spellEnd"/>
      <w:r w:rsidRPr="00707AD0">
        <w:rPr>
          <w:i/>
          <w:iCs/>
          <w:lang w:eastAsia="en-US"/>
        </w:rPr>
        <w:t xml:space="preserve"> (ZTE) provides the r11</w:t>
      </w:r>
    </w:p>
    <w:p w14:paraId="036108C0" w14:textId="77777777" w:rsidR="00707AD0" w:rsidRPr="00707AD0" w:rsidRDefault="00707AD0" w:rsidP="00707AD0">
      <w:pPr>
        <w:pStyle w:val="FP"/>
        <w:keepLines/>
        <w:rPr>
          <w:i/>
          <w:iCs/>
          <w:lang w:eastAsia="en-US"/>
        </w:rPr>
      </w:pPr>
      <w:r w:rsidRPr="00707AD0">
        <w:rPr>
          <w:i/>
          <w:iCs/>
          <w:lang w:eastAsia="en-US"/>
        </w:rPr>
        <w:t>Leo (Deutsche Telekom) requests clarification</w:t>
      </w:r>
    </w:p>
    <w:p w14:paraId="642534E0" w14:textId="77777777" w:rsidR="00707AD0" w:rsidRPr="00707AD0" w:rsidRDefault="00707AD0" w:rsidP="00707AD0">
      <w:pPr>
        <w:pStyle w:val="FP"/>
        <w:keepLines/>
        <w:rPr>
          <w:i/>
          <w:iCs/>
          <w:lang w:eastAsia="en-US"/>
        </w:rPr>
      </w:pPr>
      <w:r w:rsidRPr="00707AD0">
        <w:rPr>
          <w:i/>
          <w:iCs/>
          <w:lang w:eastAsia="en-US"/>
        </w:rPr>
        <w:t xml:space="preserve">Thomas (Nokia) provides a comment against r08 and the rewording of </w:t>
      </w:r>
      <w:proofErr w:type="spellStart"/>
      <w:r w:rsidRPr="00707AD0">
        <w:rPr>
          <w:i/>
          <w:iCs/>
          <w:lang w:eastAsia="en-US"/>
        </w:rPr>
        <w:t>Goerge</w:t>
      </w:r>
      <w:proofErr w:type="spellEnd"/>
      <w:r w:rsidRPr="00707AD0">
        <w:rPr>
          <w:i/>
          <w:iCs/>
          <w:lang w:eastAsia="en-US"/>
        </w:rPr>
        <w:t>.</w:t>
      </w:r>
    </w:p>
    <w:p w14:paraId="30B1B00C" w14:textId="77777777" w:rsidR="00707AD0" w:rsidRPr="00707AD0" w:rsidRDefault="00707AD0" w:rsidP="00707AD0">
      <w:pPr>
        <w:pStyle w:val="FP"/>
        <w:keepLines/>
        <w:rPr>
          <w:i/>
          <w:iCs/>
          <w:lang w:eastAsia="en-US"/>
        </w:rPr>
      </w:pPr>
      <w:r w:rsidRPr="00707AD0">
        <w:rPr>
          <w:i/>
          <w:iCs/>
          <w:lang w:eastAsia="en-US"/>
        </w:rPr>
        <w:lastRenderedPageBreak/>
        <w:t>Antoine (Orange) comments on r10 and r11.</w:t>
      </w:r>
    </w:p>
    <w:p w14:paraId="57302C2E" w14:textId="77777777" w:rsidR="00707AD0" w:rsidRPr="00707AD0" w:rsidRDefault="00707AD0" w:rsidP="00707AD0">
      <w:pPr>
        <w:pStyle w:val="FP"/>
        <w:keepLines/>
        <w:rPr>
          <w:i/>
          <w:iCs/>
          <w:lang w:eastAsia="en-US"/>
        </w:rPr>
      </w:pPr>
      <w:r w:rsidRPr="00707AD0">
        <w:rPr>
          <w:i/>
          <w:iCs/>
          <w:lang w:eastAsia="en-US"/>
        </w:rPr>
        <w:t>Thomas(Nokia) does not support LS.</w:t>
      </w:r>
    </w:p>
    <w:p w14:paraId="3AB36F2B" w14:textId="77777777" w:rsidR="00707AD0" w:rsidRPr="00707AD0" w:rsidRDefault="00707AD0" w:rsidP="00707AD0">
      <w:pPr>
        <w:pStyle w:val="FP"/>
        <w:keepLines/>
        <w:rPr>
          <w:i/>
          <w:iCs/>
          <w:lang w:eastAsia="en-US"/>
        </w:rPr>
      </w:pPr>
      <w:r w:rsidRPr="00707AD0">
        <w:rPr>
          <w:i/>
          <w:iCs/>
          <w:lang w:eastAsia="en-US"/>
        </w:rPr>
        <w:t>Thomas(Nokia) has concerns about a possible late LS.</w:t>
      </w:r>
    </w:p>
    <w:p w14:paraId="2EC76A29" w14:textId="77777777" w:rsidR="00707AD0" w:rsidRPr="00707AD0" w:rsidRDefault="00707AD0" w:rsidP="00707AD0">
      <w:pPr>
        <w:pStyle w:val="FP"/>
        <w:keepLines/>
        <w:rPr>
          <w:i/>
          <w:iCs/>
          <w:lang w:eastAsia="en-US"/>
        </w:rPr>
      </w:pPr>
      <w:r w:rsidRPr="00707AD0">
        <w:rPr>
          <w:i/>
          <w:iCs/>
          <w:lang w:eastAsia="en-US"/>
        </w:rPr>
        <w:t>George (Ericsson) provides r12.</w:t>
      </w:r>
    </w:p>
    <w:p w14:paraId="0E3B98B5" w14:textId="77777777" w:rsidR="00707AD0" w:rsidRPr="00707AD0" w:rsidRDefault="00707AD0" w:rsidP="00707AD0">
      <w:pPr>
        <w:pStyle w:val="FP"/>
        <w:keepLines/>
        <w:rPr>
          <w:i/>
          <w:iCs/>
          <w:lang w:eastAsia="en-US"/>
        </w:rPr>
      </w:pPr>
      <w:r w:rsidRPr="00707AD0">
        <w:rPr>
          <w:i/>
          <w:iCs/>
          <w:lang w:eastAsia="en-US"/>
        </w:rPr>
        <w:t>Shabnam (Ericsson) understood that chair clarified in CC#1 we will not progress any Rel-17 CRs for maintenance this meeting. So I request chair's and author's intent with this CR please.</w:t>
      </w:r>
    </w:p>
    <w:p w14:paraId="74075D71" w14:textId="77777777" w:rsidR="00707AD0" w:rsidRPr="00707AD0" w:rsidRDefault="00707AD0" w:rsidP="00707AD0">
      <w:pPr>
        <w:pStyle w:val="FP"/>
        <w:keepLines/>
        <w:rPr>
          <w:i/>
          <w:iCs/>
          <w:lang w:eastAsia="en-US"/>
        </w:rPr>
      </w:pPr>
      <w:r w:rsidRPr="00707AD0">
        <w:rPr>
          <w:i/>
          <w:iCs/>
          <w:lang w:eastAsia="en-US"/>
        </w:rPr>
        <w:t>Ouyang(Huawei) replies to Thomas(Nokia). Ouyang(Huawei) also provides an update of the draft LS</w:t>
      </w:r>
    </w:p>
    <w:p w14:paraId="513ADA4C" w14:textId="77777777" w:rsidR="00707AD0" w:rsidRPr="00707AD0" w:rsidRDefault="00707AD0" w:rsidP="00707AD0">
      <w:pPr>
        <w:pStyle w:val="FP"/>
        <w:keepLines/>
        <w:rPr>
          <w:i/>
          <w:iCs/>
          <w:lang w:eastAsia="en-US"/>
        </w:rPr>
      </w:pPr>
      <w:r w:rsidRPr="00707AD0">
        <w:rPr>
          <w:i/>
          <w:iCs/>
          <w:lang w:eastAsia="en-US"/>
        </w:rPr>
        <w:t>Heng(China Telecom) offer reason about the LS.</w:t>
      </w:r>
    </w:p>
    <w:p w14:paraId="2A693786" w14:textId="77777777" w:rsidR="00707AD0" w:rsidRPr="00707AD0" w:rsidRDefault="00707AD0" w:rsidP="00707AD0">
      <w:pPr>
        <w:pStyle w:val="FP"/>
        <w:keepLines/>
        <w:rPr>
          <w:i/>
          <w:iCs/>
          <w:lang w:eastAsia="en-US"/>
        </w:rPr>
      </w:pPr>
      <w:r w:rsidRPr="00707AD0">
        <w:rPr>
          <w:i/>
          <w:iCs/>
          <w:lang w:eastAsia="en-US"/>
        </w:rPr>
        <w:t>Thomas(Nokia) replies to Ouyang and Shabnam</w:t>
      </w:r>
    </w:p>
    <w:p w14:paraId="43D30E0B" w14:textId="77777777" w:rsidR="00707AD0" w:rsidRPr="00707AD0" w:rsidRDefault="00707AD0" w:rsidP="00707AD0">
      <w:pPr>
        <w:pStyle w:val="FP"/>
        <w:keepLines/>
        <w:rPr>
          <w:i/>
          <w:iCs/>
          <w:lang w:eastAsia="en-US"/>
        </w:rPr>
      </w:pPr>
      <w:r w:rsidRPr="00707AD0">
        <w:rPr>
          <w:i/>
          <w:iCs/>
          <w:lang w:eastAsia="en-US"/>
        </w:rPr>
        <w:t xml:space="preserve">Haris (Qualcomm) comments that discussion for a possible LS should not be discussed in this thread instead in the SA2 DISCUSSIONS list first or after a </w:t>
      </w:r>
      <w:proofErr w:type="spellStart"/>
      <w:r w:rsidRPr="00707AD0">
        <w:rPr>
          <w:i/>
          <w:iCs/>
          <w:lang w:eastAsia="en-US"/>
        </w:rPr>
        <w:t>tdoc</w:t>
      </w:r>
      <w:proofErr w:type="spellEnd"/>
      <w:r w:rsidRPr="00707AD0">
        <w:rPr>
          <w:i/>
          <w:iCs/>
          <w:lang w:eastAsia="en-US"/>
        </w:rPr>
        <w:t xml:space="preserve"> number is allocated in another dedicated thread. Please keep this thread to discuss S2-2100554 only</w:t>
      </w:r>
    </w:p>
    <w:p w14:paraId="186B7A88" w14:textId="77777777" w:rsidR="00707AD0" w:rsidRPr="00707AD0" w:rsidRDefault="00707AD0" w:rsidP="00707AD0">
      <w:pPr>
        <w:pStyle w:val="FP"/>
        <w:keepLines/>
        <w:rPr>
          <w:i/>
          <w:iCs/>
          <w:lang w:eastAsia="en-US"/>
        </w:rPr>
      </w:pPr>
      <w:r w:rsidRPr="00707AD0">
        <w:rPr>
          <w:i/>
          <w:iCs/>
          <w:lang w:eastAsia="en-US"/>
        </w:rPr>
        <w:t>George (Ericsson) asks a question. Did U mean r13 Yi ?.</w:t>
      </w:r>
    </w:p>
    <w:p w14:paraId="6CADC61B" w14:textId="77777777" w:rsidR="00707AD0" w:rsidRPr="00707AD0" w:rsidRDefault="00707AD0" w:rsidP="00707AD0">
      <w:pPr>
        <w:pStyle w:val="FP"/>
        <w:keepLines/>
        <w:rPr>
          <w:i/>
          <w:iCs/>
          <w:lang w:eastAsia="en-US"/>
        </w:rPr>
      </w:pPr>
      <w:proofErr w:type="spellStart"/>
      <w:r w:rsidRPr="00707AD0">
        <w:rPr>
          <w:i/>
          <w:iCs/>
          <w:lang w:eastAsia="en-US"/>
        </w:rPr>
        <w:t>zhendong</w:t>
      </w:r>
      <w:proofErr w:type="spellEnd"/>
      <w:r w:rsidRPr="00707AD0">
        <w:rPr>
          <w:i/>
          <w:iCs/>
          <w:lang w:eastAsia="en-US"/>
        </w:rPr>
        <w:t xml:space="preserve"> (ZTE) provides the r13</w:t>
      </w:r>
    </w:p>
    <w:p w14:paraId="4DCE0311" w14:textId="77777777" w:rsidR="00707AD0" w:rsidRPr="00707AD0" w:rsidRDefault="00707AD0" w:rsidP="00707AD0">
      <w:pPr>
        <w:pStyle w:val="FP"/>
        <w:keepLines/>
        <w:rPr>
          <w:i/>
          <w:iCs/>
          <w:lang w:eastAsia="en-US"/>
        </w:rPr>
      </w:pPr>
      <w:r w:rsidRPr="00707AD0">
        <w:rPr>
          <w:i/>
          <w:iCs/>
          <w:lang w:eastAsia="en-US"/>
        </w:rPr>
        <w:t>Ouyang(Huawei) generates an dedicated email for the draft LS, '[Interworking] Draft LS out on voice service impact due to S1 mode disable'.</w:t>
      </w:r>
    </w:p>
    <w:p w14:paraId="55A9383A" w14:textId="77777777" w:rsidR="00707AD0" w:rsidRPr="00707AD0" w:rsidRDefault="00707AD0" w:rsidP="00707AD0">
      <w:pPr>
        <w:pStyle w:val="FP"/>
        <w:keepLines/>
        <w:rPr>
          <w:i/>
          <w:iCs/>
          <w:lang w:eastAsia="en-US"/>
        </w:rPr>
      </w:pPr>
      <w:r w:rsidRPr="00707AD0">
        <w:rPr>
          <w:i/>
          <w:iCs/>
          <w:lang w:eastAsia="en-US"/>
        </w:rPr>
        <w:t>Ouyang(Huawei) provides r14.</w:t>
      </w:r>
    </w:p>
    <w:p w14:paraId="1F1DDA83" w14:textId="77777777" w:rsidR="00707AD0" w:rsidRPr="00707AD0" w:rsidRDefault="00707AD0" w:rsidP="00707AD0">
      <w:pPr>
        <w:pStyle w:val="FP"/>
        <w:keepLines/>
        <w:rPr>
          <w:i/>
          <w:iCs/>
          <w:lang w:eastAsia="en-US"/>
        </w:rPr>
      </w:pPr>
      <w:r w:rsidRPr="00707AD0">
        <w:rPr>
          <w:i/>
          <w:iCs/>
          <w:lang w:eastAsia="en-US"/>
        </w:rPr>
        <w:t>George (Ericsson) prefers r13 only.</w:t>
      </w:r>
    </w:p>
    <w:p w14:paraId="65F00DBE" w14:textId="77777777" w:rsidR="00707AD0" w:rsidRPr="00707AD0" w:rsidRDefault="00707AD0" w:rsidP="00707AD0">
      <w:pPr>
        <w:pStyle w:val="FP"/>
        <w:keepLines/>
        <w:rPr>
          <w:i/>
          <w:iCs/>
          <w:lang w:eastAsia="en-US"/>
        </w:rPr>
      </w:pPr>
      <w:r w:rsidRPr="00707AD0">
        <w:rPr>
          <w:i/>
          <w:iCs/>
          <w:lang w:eastAsia="en-US"/>
        </w:rPr>
        <w:t>Ouyang(Huawei) seek clarifications on r14.</w:t>
      </w:r>
    </w:p>
    <w:p w14:paraId="16975399" w14:textId="77777777" w:rsidR="00707AD0" w:rsidRPr="00707AD0" w:rsidRDefault="00707AD0" w:rsidP="00707AD0">
      <w:pPr>
        <w:pStyle w:val="FP"/>
        <w:keepLines/>
        <w:rPr>
          <w:i/>
          <w:iCs/>
          <w:lang w:eastAsia="en-US"/>
        </w:rPr>
      </w:pPr>
      <w:r w:rsidRPr="00707AD0">
        <w:rPr>
          <w:i/>
          <w:iCs/>
          <w:lang w:eastAsia="en-US"/>
        </w:rPr>
        <w:t>George (Ericsson) How about UE implementation.</w:t>
      </w:r>
    </w:p>
    <w:p w14:paraId="26E8EBFD" w14:textId="77777777" w:rsidR="00707AD0" w:rsidRPr="00707AD0" w:rsidRDefault="00707AD0" w:rsidP="00707AD0">
      <w:pPr>
        <w:pStyle w:val="FP"/>
        <w:keepLines/>
        <w:rPr>
          <w:i/>
          <w:iCs/>
          <w:lang w:eastAsia="en-US"/>
        </w:rPr>
      </w:pPr>
      <w:r w:rsidRPr="00707AD0">
        <w:rPr>
          <w:i/>
          <w:iCs/>
          <w:lang w:eastAsia="en-US"/>
        </w:rPr>
        <w:t>Yi (China Mobile) clarifies and provides r15.</w:t>
      </w:r>
    </w:p>
    <w:p w14:paraId="5A0932A8" w14:textId="77777777" w:rsidR="00707AD0" w:rsidRPr="00707AD0" w:rsidRDefault="00707AD0" w:rsidP="00707AD0">
      <w:pPr>
        <w:pStyle w:val="FP"/>
        <w:keepLines/>
        <w:rPr>
          <w:i/>
          <w:iCs/>
          <w:lang w:eastAsia="en-US"/>
        </w:rPr>
      </w:pPr>
      <w:r w:rsidRPr="00707AD0">
        <w:rPr>
          <w:i/>
          <w:iCs/>
          <w:lang w:eastAsia="en-US"/>
        </w:rPr>
        <w:t>George (Ericsson) provided r16</w:t>
      </w:r>
    </w:p>
    <w:p w14:paraId="3E45B79E" w14:textId="77777777" w:rsidR="00707AD0" w:rsidRPr="00707AD0" w:rsidRDefault="00707AD0" w:rsidP="00707AD0">
      <w:pPr>
        <w:pStyle w:val="FP"/>
        <w:keepLines/>
        <w:rPr>
          <w:i/>
          <w:iCs/>
          <w:lang w:eastAsia="en-US"/>
        </w:rPr>
      </w:pPr>
      <w:r w:rsidRPr="00707AD0">
        <w:rPr>
          <w:i/>
          <w:iCs/>
          <w:lang w:eastAsia="en-US"/>
        </w:rPr>
        <w:t>Haris (Qualcomm) is ok with r16 and proposes alternative in r17</w:t>
      </w:r>
    </w:p>
    <w:p w14:paraId="475F854D" w14:textId="77777777" w:rsidR="00707AD0" w:rsidRPr="00707AD0" w:rsidRDefault="00707AD0" w:rsidP="00707AD0">
      <w:pPr>
        <w:pStyle w:val="FP"/>
        <w:keepLines/>
        <w:rPr>
          <w:i/>
          <w:iCs/>
          <w:lang w:eastAsia="en-US"/>
        </w:rPr>
      </w:pPr>
      <w:r w:rsidRPr="00707AD0">
        <w:rPr>
          <w:i/>
          <w:iCs/>
          <w:lang w:eastAsia="en-US"/>
        </w:rPr>
        <w:t>Haris (Qualcomm) provides r18.</w:t>
      </w:r>
    </w:p>
    <w:p w14:paraId="5AE1ED22" w14:textId="77777777" w:rsidR="00707AD0" w:rsidRPr="00707AD0" w:rsidRDefault="00707AD0" w:rsidP="00707AD0">
      <w:pPr>
        <w:pStyle w:val="FP"/>
        <w:keepLines/>
        <w:rPr>
          <w:i/>
          <w:iCs/>
          <w:lang w:eastAsia="en-US"/>
        </w:rPr>
      </w:pPr>
      <w:r w:rsidRPr="00707AD0">
        <w:rPr>
          <w:i/>
          <w:iCs/>
          <w:lang w:eastAsia="en-US"/>
        </w:rPr>
        <w:t>Thomas Nokia comments that r18 was provided by Ouyang, not Harris.</w:t>
      </w:r>
    </w:p>
    <w:p w14:paraId="14237103" w14:textId="77777777" w:rsidR="00707AD0" w:rsidRPr="00707AD0" w:rsidRDefault="00707AD0" w:rsidP="00707AD0">
      <w:pPr>
        <w:pStyle w:val="FP"/>
        <w:keepLines/>
        <w:rPr>
          <w:i/>
          <w:iCs/>
          <w:lang w:eastAsia="en-US"/>
        </w:rPr>
      </w:pPr>
      <w:r w:rsidRPr="00707AD0">
        <w:rPr>
          <w:i/>
          <w:iCs/>
          <w:lang w:eastAsia="en-US"/>
        </w:rPr>
        <w:t>R18 has grammatical issues in last sentence. Thomas prefers r17.</w:t>
      </w:r>
    </w:p>
    <w:p w14:paraId="2C410E2D" w14:textId="77777777" w:rsidR="00707AD0" w:rsidRPr="00707AD0" w:rsidRDefault="00707AD0" w:rsidP="00707AD0">
      <w:pPr>
        <w:pStyle w:val="FP"/>
        <w:keepLines/>
        <w:rPr>
          <w:i/>
          <w:iCs/>
          <w:lang w:eastAsia="en-US"/>
        </w:rPr>
      </w:pPr>
      <w:r w:rsidRPr="00707AD0">
        <w:rPr>
          <w:i/>
          <w:iCs/>
          <w:lang w:eastAsia="en-US"/>
        </w:rPr>
        <w:t>Ouyang(Huawei) provides r19 to address Thomas's comment.</w:t>
      </w:r>
    </w:p>
    <w:p w14:paraId="362265D6" w14:textId="77777777" w:rsidR="00707AD0" w:rsidRPr="00707AD0" w:rsidRDefault="00707AD0" w:rsidP="00707AD0">
      <w:pPr>
        <w:pStyle w:val="FP"/>
        <w:keepLines/>
        <w:rPr>
          <w:i/>
          <w:iCs/>
          <w:lang w:eastAsia="en-US"/>
        </w:rPr>
      </w:pPr>
      <w:r w:rsidRPr="00707AD0">
        <w:rPr>
          <w:i/>
          <w:iCs/>
          <w:lang w:eastAsia="en-US"/>
        </w:rPr>
        <w:t>==== 4.X, 5.X, 6.X, 7.X Revisions Deadline ====</w:t>
      </w:r>
    </w:p>
    <w:p w14:paraId="66CBE795" w14:textId="77777777" w:rsidR="00707AD0" w:rsidRPr="00707AD0" w:rsidRDefault="00707AD0" w:rsidP="00707AD0">
      <w:pPr>
        <w:pStyle w:val="FP"/>
        <w:keepLines/>
        <w:rPr>
          <w:i/>
          <w:iCs/>
          <w:lang w:eastAsia="en-US"/>
        </w:rPr>
      </w:pPr>
      <w:r w:rsidRPr="00707AD0">
        <w:rPr>
          <w:i/>
          <w:iCs/>
          <w:lang w:eastAsia="en-US"/>
        </w:rPr>
        <w:t>George (Ericsson) can accept r16, r17 or r19.</w:t>
      </w:r>
    </w:p>
    <w:p w14:paraId="4B2D7287" w14:textId="77777777" w:rsidR="00707AD0" w:rsidRPr="00707AD0" w:rsidRDefault="00707AD0" w:rsidP="00707AD0">
      <w:pPr>
        <w:pStyle w:val="FP"/>
        <w:keepLines/>
        <w:rPr>
          <w:i/>
          <w:iCs/>
          <w:lang w:eastAsia="en-US"/>
        </w:rPr>
      </w:pPr>
      <w:r w:rsidRPr="00707AD0">
        <w:rPr>
          <w:i/>
          <w:iCs/>
          <w:lang w:eastAsia="en-US"/>
        </w:rPr>
        <w:t>Ouyang(Huawei) suggests to go with r19.</w:t>
      </w:r>
    </w:p>
    <w:p w14:paraId="0333FC8F" w14:textId="77777777" w:rsidR="00707AD0" w:rsidRPr="00707AD0" w:rsidRDefault="00707AD0" w:rsidP="00707AD0">
      <w:pPr>
        <w:pStyle w:val="FP"/>
        <w:keepLines/>
        <w:rPr>
          <w:i/>
          <w:iCs/>
          <w:lang w:eastAsia="en-US"/>
        </w:rPr>
      </w:pPr>
      <w:proofErr w:type="spellStart"/>
      <w:r w:rsidRPr="00707AD0">
        <w:rPr>
          <w:i/>
          <w:iCs/>
          <w:lang w:eastAsia="en-US"/>
        </w:rPr>
        <w:t>zhendong</w:t>
      </w:r>
      <w:proofErr w:type="spellEnd"/>
      <w:r w:rsidRPr="00707AD0">
        <w:rPr>
          <w:i/>
          <w:iCs/>
          <w:lang w:eastAsia="en-US"/>
        </w:rPr>
        <w:t xml:space="preserve"> (ZTE) proposes to go with r19</w:t>
      </w:r>
    </w:p>
    <w:p w14:paraId="70825D8E" w14:textId="77777777" w:rsidR="00707AD0" w:rsidRPr="00707AD0" w:rsidRDefault="00707AD0" w:rsidP="00707AD0">
      <w:pPr>
        <w:pStyle w:val="FP"/>
        <w:keepLines/>
        <w:rPr>
          <w:i/>
          <w:iCs/>
          <w:lang w:eastAsia="en-US"/>
        </w:rPr>
      </w:pPr>
      <w:r w:rsidRPr="00707AD0">
        <w:rPr>
          <w:i/>
          <w:iCs/>
          <w:lang w:eastAsia="en-US"/>
        </w:rPr>
        <w:t>Leo (Deutsche Telekom) can accept r19</w:t>
      </w:r>
    </w:p>
    <w:p w14:paraId="549A46BD" w14:textId="77777777" w:rsidR="00707AD0" w:rsidRPr="00707AD0" w:rsidRDefault="00707AD0" w:rsidP="00707AD0">
      <w:pPr>
        <w:pStyle w:val="FP"/>
        <w:keepLines/>
        <w:rPr>
          <w:i/>
          <w:iCs/>
          <w:lang w:eastAsia="en-US"/>
        </w:rPr>
      </w:pPr>
      <w:r w:rsidRPr="00707AD0">
        <w:rPr>
          <w:i/>
          <w:iCs/>
          <w:lang w:eastAsia="en-US"/>
        </w:rPr>
        <w:t>Antoine (Orange) agrees that if we approve this CR we should approve r20.</w:t>
      </w:r>
    </w:p>
    <w:p w14:paraId="23DBED16" w14:textId="77777777" w:rsidR="00707AD0" w:rsidRPr="00707AD0" w:rsidRDefault="00707AD0" w:rsidP="00707AD0">
      <w:pPr>
        <w:pStyle w:val="FP"/>
        <w:keepLines/>
        <w:rPr>
          <w:i/>
          <w:iCs/>
          <w:lang w:eastAsia="en-US"/>
        </w:rPr>
      </w:pPr>
      <w:r w:rsidRPr="00707AD0">
        <w:rPr>
          <w:i/>
          <w:iCs/>
          <w:lang w:eastAsia="en-US"/>
        </w:rPr>
        <w:t>==== 4.X, 5.X, 6.X, 7.X Final Deadline ====</w:t>
      </w:r>
    </w:p>
    <w:p w14:paraId="2899A354" w14:textId="77777777" w:rsidR="00707AD0" w:rsidRPr="00707AD0" w:rsidRDefault="00707AD0" w:rsidP="00707AD0">
      <w:pPr>
        <w:pStyle w:val="FP"/>
        <w:keepLines/>
        <w:rPr>
          <w:i/>
          <w:iCs/>
          <w:lang w:eastAsia="en-US"/>
        </w:rPr>
      </w:pPr>
      <w:r w:rsidRPr="00707AD0">
        <w:rPr>
          <w:i/>
          <w:iCs/>
          <w:lang w:eastAsia="en-US"/>
        </w:rPr>
        <w:t>Yi (China Mobile) accept r20.</w:t>
      </w:r>
    </w:p>
    <w:p w14:paraId="3A111CC8" w14:textId="77777777" w:rsidR="00707AD0" w:rsidRPr="00707AD0" w:rsidRDefault="00707AD0" w:rsidP="00707AD0">
      <w:pPr>
        <w:pStyle w:val="FP"/>
        <w:keepLines/>
        <w:rPr>
          <w:i/>
          <w:iCs/>
          <w:lang w:eastAsia="en-US"/>
        </w:rPr>
      </w:pPr>
    </w:p>
    <w:p w14:paraId="3D89EAB7" w14:textId="77777777" w:rsidR="00707AD0" w:rsidRPr="00A3071B" w:rsidRDefault="00707AD0" w:rsidP="00707AD0">
      <w:pPr>
        <w:keepNext/>
        <w:keepLines/>
      </w:pPr>
      <w:r>
        <w:rPr>
          <w:b/>
        </w:rPr>
        <w:t>Discussion and conclusion:</w:t>
      </w:r>
    </w:p>
    <w:p w14:paraId="6EFE41F3" w14:textId="57998EC0" w:rsidR="00707AD0" w:rsidRPr="0047131A" w:rsidRDefault="0047131A" w:rsidP="00707AD0">
      <w:r>
        <w:rPr>
          <w:lang w:eastAsia="en-US"/>
        </w:rPr>
        <w:t xml:space="preserve">China Mobile suggested </w:t>
      </w:r>
      <w:r w:rsidRPr="0047131A">
        <w:rPr>
          <w:b/>
          <w:bCs/>
          <w:lang w:eastAsia="en-US"/>
        </w:rPr>
        <w:t>r20</w:t>
      </w:r>
      <w:r>
        <w:rPr>
          <w:lang w:eastAsia="en-US"/>
        </w:rPr>
        <w:t xml:space="preserve">. This was agreed and revised to </w:t>
      </w:r>
      <w:r w:rsidRPr="0047131A">
        <w:rPr>
          <w:rFonts w:cs="Arial"/>
          <w:color w:val="0000FF"/>
          <w:szCs w:val="16"/>
          <w:lang w:eastAsia="en-US"/>
        </w:rPr>
        <w:t>S2-21</w:t>
      </w:r>
      <w:r>
        <w:rPr>
          <w:rFonts w:cs="Arial"/>
          <w:color w:val="0000FF"/>
          <w:szCs w:val="16"/>
          <w:lang w:eastAsia="en-US"/>
        </w:rPr>
        <w:t>01055</w:t>
      </w:r>
      <w:r>
        <w:t xml:space="preserve">. </w:t>
      </w:r>
      <w:r w:rsidRPr="0047131A">
        <w:rPr>
          <w:color w:val="FF0000"/>
        </w:rPr>
        <w:t>Approved</w:t>
      </w:r>
      <w:r>
        <w:t>.</w:t>
      </w:r>
    </w:p>
    <w:p w14:paraId="2B34EE75" w14:textId="77777777" w:rsidR="00707AD0" w:rsidRDefault="00707AD0" w:rsidP="00707AD0">
      <w:pPr>
        <w:rPr>
          <w:lang w:eastAsia="en-US"/>
        </w:rPr>
      </w:pPr>
    </w:p>
    <w:p w14:paraId="2B253F2C" w14:textId="4EC4C37C"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2100112</w:t>
      </w:r>
      <w:r w:rsidR="0047131A">
        <w:rPr>
          <w:lang w:eastAsia="en-US"/>
        </w:rPr>
        <w:t xml:space="preserve"> (</w:t>
      </w:r>
      <w:r>
        <w:rPr>
          <w:lang w:eastAsia="en-US"/>
        </w:rPr>
        <w:t>CR</w:t>
      </w:r>
      <w:r w:rsidR="0047131A">
        <w:rPr>
          <w:lang w:eastAsia="en-US"/>
        </w:rPr>
        <w:t xml:space="preserve">) </w:t>
      </w:r>
      <w:r>
        <w:rPr>
          <w:lang w:eastAsia="en-US"/>
        </w:rPr>
        <w:t>Clarification on LADN support for an MA PDU Session</w:t>
      </w:r>
      <w:r w:rsidR="0047131A">
        <w:rPr>
          <w:lang w:eastAsia="en-US"/>
        </w:rPr>
        <w:t xml:space="preserve"> (</w:t>
      </w:r>
      <w:r>
        <w:rPr>
          <w:lang w:eastAsia="en-US"/>
        </w:rPr>
        <w:t>LG Electronics, Nokia, Nokia Shanghai Bell, Ericsson, Deutsche Telekom</w:t>
      </w:r>
      <w:r w:rsidR="0047131A">
        <w:rPr>
          <w:lang w:eastAsia="en-US"/>
        </w:rPr>
        <w:t>)</w:t>
      </w:r>
      <w:r w:rsidR="0047131A">
        <w:rPr>
          <w:lang w:eastAsia="en-US"/>
        </w:rPr>
        <w:br/>
      </w:r>
      <w:r>
        <w:rPr>
          <w:lang w:eastAsia="en-US"/>
        </w:rPr>
        <w:t>Noted. For CC#2</w:t>
      </w:r>
    </w:p>
    <w:p w14:paraId="4EF53A13" w14:textId="77777777" w:rsidR="00707AD0" w:rsidRPr="00707AD0" w:rsidRDefault="00707AD0" w:rsidP="00707AD0">
      <w:pPr>
        <w:pStyle w:val="FP"/>
        <w:rPr>
          <w:b/>
          <w:bCs/>
          <w:lang w:eastAsia="en-US"/>
        </w:rPr>
      </w:pPr>
      <w:r w:rsidRPr="00707AD0">
        <w:rPr>
          <w:b/>
          <w:bCs/>
          <w:lang w:eastAsia="en-US"/>
        </w:rPr>
        <w:t>e-mail comments:</w:t>
      </w:r>
    </w:p>
    <w:p w14:paraId="41402F34" w14:textId="04E6F3D7" w:rsidR="00707AD0" w:rsidRPr="00707AD0" w:rsidRDefault="00707AD0" w:rsidP="00707AD0">
      <w:pPr>
        <w:pStyle w:val="FP"/>
        <w:keepLines/>
        <w:rPr>
          <w:i/>
          <w:iCs/>
          <w:lang w:eastAsia="en-US"/>
        </w:rPr>
      </w:pPr>
      <w:r w:rsidRPr="00707AD0">
        <w:rPr>
          <w:i/>
          <w:iCs/>
          <w:lang w:eastAsia="en-US"/>
        </w:rPr>
        <w:t>Dario S. Tonesi (Qualcomm) provides r01</w:t>
      </w:r>
    </w:p>
    <w:p w14:paraId="2EB12E48" w14:textId="77777777" w:rsidR="00707AD0" w:rsidRPr="00707AD0" w:rsidRDefault="00707AD0" w:rsidP="00707AD0">
      <w:pPr>
        <w:pStyle w:val="FP"/>
        <w:keepLines/>
        <w:rPr>
          <w:i/>
          <w:iCs/>
          <w:lang w:eastAsia="en-US"/>
        </w:rPr>
      </w:pPr>
      <w:proofErr w:type="spellStart"/>
      <w:r w:rsidRPr="00707AD0">
        <w:rPr>
          <w:i/>
          <w:iCs/>
          <w:lang w:eastAsia="en-US"/>
        </w:rPr>
        <w:t>Jinguo</w:t>
      </w:r>
      <w:proofErr w:type="spellEnd"/>
      <w:r w:rsidRPr="00707AD0">
        <w:rPr>
          <w:i/>
          <w:iCs/>
          <w:lang w:eastAsia="en-US"/>
        </w:rPr>
        <w:t xml:space="preserve"> (ZTE) comments on r01</w:t>
      </w:r>
    </w:p>
    <w:p w14:paraId="3EEBDEDC" w14:textId="77777777" w:rsidR="00707AD0" w:rsidRPr="00707AD0" w:rsidRDefault="00707AD0" w:rsidP="00707AD0">
      <w:pPr>
        <w:pStyle w:val="FP"/>
        <w:keepLines/>
        <w:rPr>
          <w:i/>
          <w:iCs/>
          <w:lang w:eastAsia="en-US"/>
        </w:rPr>
      </w:pPr>
      <w:r w:rsidRPr="00707AD0">
        <w:rPr>
          <w:i/>
          <w:iCs/>
          <w:lang w:eastAsia="en-US"/>
        </w:rPr>
        <w:t>Stefan (Ericsson) cannot accept r00 or r01</w:t>
      </w:r>
    </w:p>
    <w:p w14:paraId="75847325" w14:textId="77777777" w:rsidR="00707AD0" w:rsidRPr="00707AD0" w:rsidRDefault="00707AD0" w:rsidP="00707AD0">
      <w:pPr>
        <w:pStyle w:val="FP"/>
        <w:keepLines/>
        <w:rPr>
          <w:i/>
          <w:iCs/>
          <w:lang w:eastAsia="en-US"/>
        </w:rPr>
      </w:pPr>
      <w:r w:rsidRPr="00707AD0">
        <w:rPr>
          <w:i/>
          <w:iCs/>
          <w:lang w:eastAsia="en-US"/>
        </w:rPr>
        <w:t>Stefan (Ericsson) corrects previous comment: cannot accept r01, OK with r00</w:t>
      </w:r>
    </w:p>
    <w:p w14:paraId="0AE26748" w14:textId="77777777" w:rsidR="00707AD0" w:rsidRPr="00707AD0" w:rsidRDefault="00707AD0" w:rsidP="00707AD0">
      <w:pPr>
        <w:pStyle w:val="FP"/>
        <w:keepLines/>
        <w:rPr>
          <w:i/>
          <w:iCs/>
          <w:lang w:eastAsia="en-US"/>
        </w:rPr>
      </w:pPr>
      <w:r w:rsidRPr="00707AD0">
        <w:rPr>
          <w:i/>
          <w:iCs/>
          <w:lang w:eastAsia="en-US"/>
        </w:rPr>
        <w:t xml:space="preserve">Dario S. Tonesi (Qualcomm) replies to Stefan and </w:t>
      </w:r>
      <w:proofErr w:type="spellStart"/>
      <w:r w:rsidRPr="00707AD0">
        <w:rPr>
          <w:i/>
          <w:iCs/>
          <w:lang w:eastAsia="en-US"/>
        </w:rPr>
        <w:t>Jinguo</w:t>
      </w:r>
      <w:proofErr w:type="spellEnd"/>
    </w:p>
    <w:p w14:paraId="15FA7A51" w14:textId="77777777" w:rsidR="00707AD0" w:rsidRPr="00707AD0" w:rsidRDefault="00707AD0" w:rsidP="00707AD0">
      <w:pPr>
        <w:pStyle w:val="FP"/>
        <w:keepLines/>
        <w:rPr>
          <w:i/>
          <w:iCs/>
          <w:lang w:eastAsia="en-US"/>
        </w:rPr>
      </w:pPr>
      <w:r w:rsidRPr="00707AD0">
        <w:rPr>
          <w:i/>
          <w:iCs/>
          <w:lang w:eastAsia="en-US"/>
        </w:rPr>
        <w:t>Stefan (Ericsson) replies to Dario</w:t>
      </w:r>
    </w:p>
    <w:p w14:paraId="5A300F7F" w14:textId="77777777" w:rsidR="00707AD0" w:rsidRPr="00707AD0" w:rsidRDefault="00707AD0" w:rsidP="00707AD0">
      <w:pPr>
        <w:pStyle w:val="FP"/>
        <w:keepLines/>
        <w:rPr>
          <w:i/>
          <w:iCs/>
          <w:lang w:eastAsia="en-US"/>
        </w:rPr>
      </w:pPr>
      <w:proofErr w:type="spellStart"/>
      <w:r w:rsidRPr="00707AD0">
        <w:rPr>
          <w:i/>
          <w:iCs/>
          <w:lang w:eastAsia="en-US"/>
        </w:rPr>
        <w:t>Jinguo</w:t>
      </w:r>
      <w:proofErr w:type="spellEnd"/>
      <w:r w:rsidRPr="00707AD0">
        <w:rPr>
          <w:i/>
          <w:iCs/>
          <w:lang w:eastAsia="en-US"/>
        </w:rPr>
        <w:t xml:space="preserve"> (ZTE) replies to Dario and provide r02.</w:t>
      </w:r>
    </w:p>
    <w:p w14:paraId="30EF9EF8" w14:textId="77777777" w:rsidR="00707AD0" w:rsidRPr="00707AD0" w:rsidRDefault="00707AD0" w:rsidP="00707AD0">
      <w:pPr>
        <w:pStyle w:val="FP"/>
        <w:keepLines/>
        <w:rPr>
          <w:i/>
          <w:iCs/>
          <w:lang w:eastAsia="en-US"/>
        </w:rPr>
      </w:pPr>
      <w:r w:rsidRPr="00707AD0">
        <w:rPr>
          <w:i/>
          <w:iCs/>
          <w:lang w:eastAsia="en-US"/>
        </w:rPr>
        <w:t>Dario S. Tonesi (Qualcomm) replies and objects to r02.</w:t>
      </w:r>
    </w:p>
    <w:p w14:paraId="1F99875C" w14:textId="77777777" w:rsidR="00707AD0" w:rsidRPr="00707AD0" w:rsidRDefault="00707AD0" w:rsidP="00707AD0">
      <w:pPr>
        <w:pStyle w:val="FP"/>
        <w:keepLines/>
        <w:rPr>
          <w:i/>
          <w:iCs/>
          <w:lang w:eastAsia="en-US"/>
        </w:rPr>
      </w:pPr>
      <w:r w:rsidRPr="00707AD0">
        <w:rPr>
          <w:i/>
          <w:iCs/>
          <w:lang w:eastAsia="en-US"/>
        </w:rPr>
        <w:t>==== 4.X, 5.X, 6.X, 7.X Revisions Deadline ====</w:t>
      </w:r>
    </w:p>
    <w:p w14:paraId="477725AB" w14:textId="77777777" w:rsidR="00707AD0" w:rsidRPr="00707AD0" w:rsidRDefault="00707AD0" w:rsidP="00707AD0">
      <w:pPr>
        <w:pStyle w:val="FP"/>
        <w:keepLines/>
        <w:rPr>
          <w:i/>
          <w:iCs/>
          <w:lang w:eastAsia="en-US"/>
        </w:rPr>
      </w:pPr>
      <w:r w:rsidRPr="00707AD0">
        <w:rPr>
          <w:i/>
          <w:iCs/>
          <w:lang w:eastAsia="en-US"/>
        </w:rPr>
        <w:t>Tao(Chair) other views on this? Can we go with r04 instead of r06?</w:t>
      </w:r>
    </w:p>
    <w:p w14:paraId="1D69A850" w14:textId="77777777" w:rsidR="00707AD0" w:rsidRPr="00707AD0" w:rsidRDefault="00707AD0" w:rsidP="00707AD0">
      <w:pPr>
        <w:pStyle w:val="FP"/>
        <w:keepLines/>
        <w:rPr>
          <w:i/>
          <w:iCs/>
          <w:lang w:eastAsia="en-US"/>
        </w:rPr>
      </w:pPr>
      <w:r w:rsidRPr="00707AD0">
        <w:rPr>
          <w:i/>
          <w:iCs/>
          <w:lang w:eastAsia="en-US"/>
        </w:rPr>
        <w:t>Myungjune (LGE) prefer r00 or r06.</w:t>
      </w:r>
    </w:p>
    <w:p w14:paraId="0FD16550" w14:textId="77777777" w:rsidR="00707AD0" w:rsidRPr="00707AD0" w:rsidRDefault="00707AD0" w:rsidP="00707AD0">
      <w:pPr>
        <w:pStyle w:val="FP"/>
        <w:keepLines/>
        <w:rPr>
          <w:i/>
          <w:iCs/>
          <w:lang w:eastAsia="en-US"/>
        </w:rPr>
      </w:pPr>
      <w:proofErr w:type="spellStart"/>
      <w:r w:rsidRPr="00707AD0">
        <w:rPr>
          <w:i/>
          <w:iCs/>
          <w:lang w:eastAsia="en-US"/>
        </w:rPr>
        <w:t>Jinguo</w:t>
      </w:r>
      <w:proofErr w:type="spellEnd"/>
      <w:r w:rsidRPr="00707AD0">
        <w:rPr>
          <w:i/>
          <w:iCs/>
          <w:lang w:eastAsia="en-US"/>
        </w:rPr>
        <w:t>(ZTE) response</w:t>
      </w:r>
    </w:p>
    <w:p w14:paraId="7ED05329" w14:textId="77777777" w:rsidR="00707AD0" w:rsidRPr="00707AD0" w:rsidRDefault="00707AD0" w:rsidP="00707AD0">
      <w:pPr>
        <w:pStyle w:val="FP"/>
        <w:keepLines/>
        <w:rPr>
          <w:i/>
          <w:iCs/>
          <w:lang w:eastAsia="en-US"/>
        </w:rPr>
      </w:pPr>
      <w:r w:rsidRPr="00707AD0">
        <w:rPr>
          <w:i/>
          <w:iCs/>
          <w:lang w:eastAsia="en-US"/>
        </w:rPr>
        <w:t xml:space="preserve">Myungjune (LGE) replies to </w:t>
      </w:r>
      <w:proofErr w:type="spellStart"/>
      <w:r w:rsidRPr="00707AD0">
        <w:rPr>
          <w:i/>
          <w:iCs/>
          <w:lang w:eastAsia="en-US"/>
        </w:rPr>
        <w:t>Jinguo</w:t>
      </w:r>
      <w:proofErr w:type="spellEnd"/>
      <w:r w:rsidRPr="00707AD0">
        <w:rPr>
          <w:i/>
          <w:iCs/>
          <w:lang w:eastAsia="en-US"/>
        </w:rPr>
        <w:t xml:space="preserve"> (ZTE)</w:t>
      </w:r>
    </w:p>
    <w:p w14:paraId="10E5D4AA" w14:textId="77777777"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prefers r04.</w:t>
      </w:r>
    </w:p>
    <w:p w14:paraId="42122B87" w14:textId="77777777" w:rsidR="00707AD0" w:rsidRPr="00707AD0" w:rsidRDefault="00707AD0" w:rsidP="00707AD0">
      <w:pPr>
        <w:pStyle w:val="FP"/>
        <w:keepLines/>
        <w:rPr>
          <w:i/>
          <w:iCs/>
          <w:lang w:eastAsia="en-US"/>
        </w:rPr>
      </w:pPr>
      <w:r w:rsidRPr="00707AD0">
        <w:rPr>
          <w:i/>
          <w:iCs/>
          <w:lang w:eastAsia="en-US"/>
        </w:rPr>
        <w:t>Tao(Chair) only no objection to r5 so far, can we go with r5 then?</w:t>
      </w:r>
    </w:p>
    <w:p w14:paraId="3DB21C56" w14:textId="77777777"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stays r04, and cannot accept r05 and r06.</w:t>
      </w:r>
    </w:p>
    <w:p w14:paraId="725EEB69" w14:textId="77777777" w:rsidR="00707AD0" w:rsidRPr="00707AD0" w:rsidRDefault="00707AD0" w:rsidP="00707AD0">
      <w:pPr>
        <w:pStyle w:val="FP"/>
        <w:keepLines/>
        <w:rPr>
          <w:i/>
          <w:iCs/>
          <w:lang w:eastAsia="en-US"/>
        </w:rPr>
      </w:pPr>
      <w:r w:rsidRPr="00707AD0">
        <w:rPr>
          <w:i/>
          <w:iCs/>
          <w:lang w:eastAsia="en-US"/>
        </w:rPr>
        <w:t>Dieter (Deutsche Telekom) r04 does not seem right to me.</w:t>
      </w:r>
    </w:p>
    <w:p w14:paraId="6CFC5C90" w14:textId="77777777" w:rsidR="00707AD0" w:rsidRPr="00707AD0" w:rsidRDefault="00707AD0" w:rsidP="00707AD0">
      <w:pPr>
        <w:pStyle w:val="FP"/>
        <w:keepLines/>
        <w:rPr>
          <w:i/>
          <w:iCs/>
          <w:lang w:eastAsia="en-US"/>
        </w:rPr>
      </w:pPr>
      <w:r w:rsidRPr="00707AD0">
        <w:rPr>
          <w:i/>
          <w:iCs/>
          <w:lang w:eastAsia="en-US"/>
        </w:rPr>
        <w:t>==== 4.X, 5.X, 6.X, 7.X Final Deadline ====</w:t>
      </w:r>
    </w:p>
    <w:p w14:paraId="7838AB88" w14:textId="77777777" w:rsidR="00707AD0" w:rsidRPr="00707AD0" w:rsidRDefault="00707AD0" w:rsidP="00707AD0">
      <w:pPr>
        <w:pStyle w:val="FP"/>
        <w:keepLines/>
        <w:rPr>
          <w:i/>
          <w:iCs/>
          <w:lang w:eastAsia="en-US"/>
        </w:rPr>
      </w:pPr>
    </w:p>
    <w:p w14:paraId="311973A6" w14:textId="77777777" w:rsidR="00707AD0" w:rsidRPr="00A3071B" w:rsidRDefault="00707AD0" w:rsidP="00707AD0">
      <w:pPr>
        <w:keepNext/>
        <w:keepLines/>
      </w:pPr>
      <w:r>
        <w:rPr>
          <w:b/>
        </w:rPr>
        <w:lastRenderedPageBreak/>
        <w:t>Discussion and conclusion:</w:t>
      </w:r>
    </w:p>
    <w:p w14:paraId="387668DE" w14:textId="27AF4616" w:rsidR="00707AD0" w:rsidRDefault="0047131A" w:rsidP="00707AD0">
      <w:pPr>
        <w:rPr>
          <w:lang w:eastAsia="en-US"/>
        </w:rPr>
      </w:pPr>
      <w:r w:rsidRPr="0047131A">
        <w:rPr>
          <w:b/>
          <w:bCs/>
          <w:lang w:eastAsia="en-US"/>
        </w:rPr>
        <w:t>r04</w:t>
      </w:r>
      <w:r>
        <w:rPr>
          <w:lang w:eastAsia="en-US"/>
        </w:rPr>
        <w:t xml:space="preserve"> was considered. Qualcomm suggested improvements to the summary of change and consequences if not approved. Other changes to the cover sheet were also needed, including other affected specifications. Qualcomm and Samsung can be added as co-signing companies. This was agreed and revised to </w:t>
      </w:r>
      <w:r w:rsidRPr="0047131A">
        <w:rPr>
          <w:rFonts w:cs="Arial"/>
          <w:color w:val="0000FF"/>
          <w:szCs w:val="16"/>
          <w:lang w:eastAsia="en-US"/>
        </w:rPr>
        <w:t>S2-21</w:t>
      </w:r>
      <w:r>
        <w:rPr>
          <w:rFonts w:cs="Arial"/>
          <w:color w:val="0000FF"/>
          <w:szCs w:val="16"/>
          <w:lang w:eastAsia="en-US"/>
        </w:rPr>
        <w:t>01056</w:t>
      </w:r>
      <w:r>
        <w:t xml:space="preserve">. </w:t>
      </w:r>
      <w:r w:rsidRPr="0047131A">
        <w:rPr>
          <w:color w:val="FF0000"/>
        </w:rPr>
        <w:t>Approved</w:t>
      </w:r>
      <w:r>
        <w:t>.</w:t>
      </w:r>
    </w:p>
    <w:p w14:paraId="31A1E404" w14:textId="77777777" w:rsidR="00707AD0" w:rsidRDefault="00707AD0" w:rsidP="00707AD0">
      <w:pPr>
        <w:rPr>
          <w:lang w:eastAsia="en-US"/>
        </w:rPr>
      </w:pPr>
    </w:p>
    <w:p w14:paraId="1C76D3C6" w14:textId="79BA4F97"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2101575</w:t>
      </w:r>
      <w:r w:rsidR="0047131A">
        <w:rPr>
          <w:lang w:eastAsia="en-US"/>
        </w:rPr>
        <w:t xml:space="preserve"> (</w:t>
      </w:r>
      <w:r>
        <w:rPr>
          <w:lang w:eastAsia="en-US"/>
        </w:rPr>
        <w:t>CR</w:t>
      </w:r>
      <w:r w:rsidR="0047131A">
        <w:rPr>
          <w:lang w:eastAsia="en-US"/>
        </w:rPr>
        <w:t xml:space="preserve">) </w:t>
      </w:r>
      <w:r>
        <w:rPr>
          <w:lang w:eastAsia="en-US"/>
        </w:rPr>
        <w:t>Clarification on MA PDU session for LADN</w:t>
      </w:r>
      <w:r w:rsidR="0047131A">
        <w:rPr>
          <w:lang w:eastAsia="en-US"/>
        </w:rPr>
        <w:t xml:space="preserve"> (</w:t>
      </w:r>
      <w:r>
        <w:rPr>
          <w:lang w:eastAsia="en-US"/>
        </w:rPr>
        <w:t xml:space="preserve">Huawei, </w:t>
      </w:r>
      <w:proofErr w:type="spellStart"/>
      <w:r>
        <w:rPr>
          <w:lang w:eastAsia="en-US"/>
        </w:rPr>
        <w:t>Hisilicon</w:t>
      </w:r>
      <w:proofErr w:type="spellEnd"/>
      <w:r w:rsidR="0047131A">
        <w:rPr>
          <w:lang w:eastAsia="en-US"/>
        </w:rPr>
        <w:t>)</w:t>
      </w:r>
      <w:r w:rsidR="0047131A">
        <w:rPr>
          <w:lang w:eastAsia="en-US"/>
        </w:rPr>
        <w:br/>
      </w:r>
      <w:r>
        <w:rPr>
          <w:lang w:eastAsia="en-US"/>
        </w:rPr>
        <w:t xml:space="preserve">Revision of </w:t>
      </w:r>
      <w:r>
        <w:rPr>
          <w:color w:val="0000FF"/>
          <w:lang w:eastAsia="en-US"/>
        </w:rPr>
        <w:t>TD S2</w:t>
      </w:r>
      <w:r>
        <w:rPr>
          <w:color w:val="0000FF"/>
          <w:lang w:eastAsia="en-US"/>
        </w:rPr>
        <w:noBreakHyphen/>
        <w:t>2100493</w:t>
      </w:r>
    </w:p>
    <w:p w14:paraId="7A1505F6" w14:textId="77777777" w:rsidR="00707AD0" w:rsidRPr="00707AD0" w:rsidRDefault="00707AD0" w:rsidP="00707AD0">
      <w:pPr>
        <w:pStyle w:val="FP"/>
        <w:rPr>
          <w:b/>
          <w:bCs/>
          <w:lang w:eastAsia="en-US"/>
        </w:rPr>
      </w:pPr>
      <w:r w:rsidRPr="00707AD0">
        <w:rPr>
          <w:b/>
          <w:bCs/>
          <w:lang w:eastAsia="en-US"/>
        </w:rPr>
        <w:t>e-mail comments:</w:t>
      </w:r>
    </w:p>
    <w:p w14:paraId="7EE675D9" w14:textId="77777777" w:rsidR="00707AD0" w:rsidRPr="00707AD0" w:rsidRDefault="00707AD0" w:rsidP="00707AD0">
      <w:pPr>
        <w:pStyle w:val="FP"/>
        <w:keepLines/>
        <w:rPr>
          <w:i/>
          <w:iCs/>
          <w:lang w:eastAsia="en-US"/>
        </w:rPr>
      </w:pPr>
      <w:r w:rsidRPr="00707AD0">
        <w:rPr>
          <w:i/>
          <w:iCs/>
          <w:lang w:eastAsia="en-US"/>
        </w:rPr>
        <w:t>Dario S. Tonesi (Qualcomm) proposes to merge this into 0112</w:t>
      </w:r>
    </w:p>
    <w:p w14:paraId="4C219630" w14:textId="77777777" w:rsidR="00707AD0" w:rsidRPr="00707AD0" w:rsidRDefault="00707AD0" w:rsidP="00707AD0">
      <w:pPr>
        <w:pStyle w:val="FP"/>
        <w:keepLines/>
        <w:rPr>
          <w:i/>
          <w:iCs/>
          <w:lang w:eastAsia="en-US"/>
        </w:rPr>
      </w:pPr>
      <w:r w:rsidRPr="00707AD0">
        <w:rPr>
          <w:i/>
          <w:iCs/>
          <w:lang w:eastAsia="en-US"/>
        </w:rPr>
        <w:t>Dario S. Tonesi (Qualcomm) asks question to Huawei and proposes to merge this into 0893</w:t>
      </w:r>
    </w:p>
    <w:p w14:paraId="6A1DB7EF" w14:textId="77777777" w:rsidR="00707AD0" w:rsidRPr="00707AD0" w:rsidRDefault="00707AD0" w:rsidP="00707AD0">
      <w:pPr>
        <w:pStyle w:val="FP"/>
        <w:keepLines/>
        <w:rPr>
          <w:i/>
          <w:iCs/>
          <w:lang w:eastAsia="en-US"/>
        </w:rPr>
      </w:pPr>
      <w:proofErr w:type="spellStart"/>
      <w:r w:rsidRPr="00707AD0">
        <w:rPr>
          <w:i/>
          <w:iCs/>
          <w:lang w:eastAsia="en-US"/>
        </w:rPr>
        <w:t>Hualin</w:t>
      </w:r>
      <w:proofErr w:type="spellEnd"/>
      <w:r w:rsidRPr="00707AD0">
        <w:rPr>
          <w:i/>
          <w:iCs/>
          <w:lang w:eastAsia="en-US"/>
        </w:rPr>
        <w:t>(Huawei) disagree to merge this into 0893, since 0893 is not technically acceptable.</w:t>
      </w:r>
    </w:p>
    <w:p w14:paraId="039B9230" w14:textId="77777777" w:rsidR="00707AD0" w:rsidRPr="00707AD0" w:rsidRDefault="00707AD0" w:rsidP="00707AD0">
      <w:pPr>
        <w:pStyle w:val="FP"/>
        <w:keepLines/>
        <w:rPr>
          <w:i/>
          <w:iCs/>
          <w:lang w:eastAsia="en-US"/>
        </w:rPr>
      </w:pPr>
      <w:r w:rsidRPr="00707AD0">
        <w:rPr>
          <w:i/>
          <w:iCs/>
          <w:lang w:eastAsia="en-US"/>
        </w:rPr>
        <w:t>Tricci (Oppo) supports Huawei to object the merge of S2-2100493 and S2-2100893.</w:t>
      </w:r>
    </w:p>
    <w:p w14:paraId="048494EC" w14:textId="77777777" w:rsidR="00707AD0" w:rsidRPr="00707AD0" w:rsidRDefault="00707AD0" w:rsidP="00707AD0">
      <w:pPr>
        <w:pStyle w:val="FP"/>
        <w:keepLines/>
        <w:rPr>
          <w:i/>
          <w:iCs/>
          <w:lang w:eastAsia="en-US"/>
        </w:rPr>
      </w:pPr>
      <w:proofErr w:type="spellStart"/>
      <w:r w:rsidRPr="00707AD0">
        <w:rPr>
          <w:i/>
          <w:iCs/>
          <w:lang w:eastAsia="en-US"/>
        </w:rPr>
        <w:t>Hualin</w:t>
      </w:r>
      <w:proofErr w:type="spellEnd"/>
      <w:r w:rsidRPr="00707AD0">
        <w:rPr>
          <w:i/>
          <w:iCs/>
          <w:lang w:eastAsia="en-US"/>
        </w:rPr>
        <w:t>(Huawei) propose r01 to be consistent with 501 paper.</w:t>
      </w:r>
    </w:p>
    <w:p w14:paraId="7486DCB1" w14:textId="77777777" w:rsidR="00707AD0" w:rsidRPr="00707AD0" w:rsidRDefault="00707AD0" w:rsidP="00707AD0">
      <w:pPr>
        <w:pStyle w:val="FP"/>
        <w:keepLines/>
        <w:rPr>
          <w:i/>
          <w:iCs/>
          <w:lang w:eastAsia="en-US"/>
        </w:rPr>
      </w:pPr>
      <w:r w:rsidRPr="00707AD0">
        <w:rPr>
          <w:i/>
          <w:iCs/>
          <w:lang w:eastAsia="en-US"/>
        </w:rPr>
        <w:t>Yannick (Nokia): Nokia provides r02 to include case of PDU Session Establishment with Network Modification to MA PDU Session.</w:t>
      </w:r>
    </w:p>
    <w:p w14:paraId="3E057E89" w14:textId="77777777" w:rsidR="00707AD0" w:rsidRPr="00707AD0" w:rsidRDefault="00707AD0" w:rsidP="00707AD0">
      <w:pPr>
        <w:pStyle w:val="FP"/>
        <w:keepLines/>
        <w:rPr>
          <w:i/>
          <w:iCs/>
          <w:lang w:eastAsia="en-US"/>
        </w:rPr>
      </w:pPr>
      <w:r w:rsidRPr="00707AD0">
        <w:rPr>
          <w:i/>
          <w:iCs/>
          <w:lang w:eastAsia="en-US"/>
        </w:rPr>
        <w:t>Dario S. Tonesi (Qualcomm) ask question for clarification</w:t>
      </w:r>
    </w:p>
    <w:p w14:paraId="2C2E86C9" w14:textId="77777777" w:rsidR="00707AD0" w:rsidRPr="00707AD0" w:rsidRDefault="00707AD0" w:rsidP="00707AD0">
      <w:pPr>
        <w:pStyle w:val="FP"/>
        <w:keepLines/>
        <w:rPr>
          <w:i/>
          <w:iCs/>
          <w:lang w:eastAsia="en-US"/>
        </w:rPr>
      </w:pPr>
      <w:r w:rsidRPr="00707AD0">
        <w:rPr>
          <w:i/>
          <w:iCs/>
          <w:lang w:eastAsia="en-US"/>
        </w:rPr>
        <w:t>Yannick (Nokia): Nokia answers to Qualcomm.</w:t>
      </w:r>
    </w:p>
    <w:p w14:paraId="5D17E2B7" w14:textId="77777777" w:rsidR="00707AD0" w:rsidRPr="00707AD0" w:rsidRDefault="00707AD0" w:rsidP="00707AD0">
      <w:pPr>
        <w:pStyle w:val="FP"/>
        <w:keepLines/>
        <w:rPr>
          <w:i/>
          <w:iCs/>
          <w:lang w:eastAsia="en-US"/>
        </w:rPr>
      </w:pPr>
      <w:proofErr w:type="spellStart"/>
      <w:r w:rsidRPr="00707AD0">
        <w:rPr>
          <w:i/>
          <w:iCs/>
          <w:lang w:eastAsia="en-US"/>
        </w:rPr>
        <w:t>Hualin</w:t>
      </w:r>
      <w:proofErr w:type="spellEnd"/>
      <w:r w:rsidRPr="00707AD0">
        <w:rPr>
          <w:i/>
          <w:iCs/>
          <w:lang w:eastAsia="en-US"/>
        </w:rPr>
        <w:t>(Huawei) is ok with r02.</w:t>
      </w:r>
    </w:p>
    <w:p w14:paraId="4C066C75" w14:textId="77777777" w:rsidR="00707AD0" w:rsidRPr="00707AD0" w:rsidRDefault="00707AD0" w:rsidP="00707AD0">
      <w:pPr>
        <w:pStyle w:val="FP"/>
        <w:keepLines/>
        <w:rPr>
          <w:i/>
          <w:iCs/>
          <w:lang w:eastAsia="en-US"/>
        </w:rPr>
      </w:pPr>
      <w:r w:rsidRPr="00707AD0">
        <w:rPr>
          <w:i/>
          <w:iCs/>
          <w:lang w:eastAsia="en-US"/>
        </w:rPr>
        <w:t>Dario S. Tonesi (Qualcomm) replies to Nokia</w:t>
      </w:r>
    </w:p>
    <w:p w14:paraId="7D844476" w14:textId="77777777" w:rsidR="00707AD0" w:rsidRPr="00707AD0" w:rsidRDefault="00707AD0" w:rsidP="00707AD0">
      <w:pPr>
        <w:pStyle w:val="FP"/>
        <w:keepLines/>
        <w:rPr>
          <w:i/>
          <w:iCs/>
          <w:lang w:eastAsia="en-US"/>
        </w:rPr>
      </w:pPr>
      <w:r w:rsidRPr="00707AD0">
        <w:rPr>
          <w:i/>
          <w:iCs/>
          <w:lang w:eastAsia="en-US"/>
        </w:rPr>
        <w:t>Dario S. Tonesi (Qualcomm) provides r03</w:t>
      </w:r>
    </w:p>
    <w:p w14:paraId="40DDB0C8" w14:textId="77777777" w:rsidR="00707AD0" w:rsidRPr="00707AD0" w:rsidRDefault="00707AD0" w:rsidP="00707AD0">
      <w:pPr>
        <w:pStyle w:val="FP"/>
        <w:keepLines/>
        <w:rPr>
          <w:i/>
          <w:iCs/>
          <w:lang w:eastAsia="en-US"/>
        </w:rPr>
      </w:pPr>
      <w:r w:rsidRPr="00707AD0">
        <w:rPr>
          <w:i/>
          <w:iCs/>
          <w:lang w:eastAsia="en-US"/>
        </w:rPr>
        <w:t>==== 4.X, 5.X, 6.X, 7.X Revisions Deadline ====</w:t>
      </w:r>
    </w:p>
    <w:p w14:paraId="3A9D790E" w14:textId="77777777"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objects r00 and all revisions, but r03 can be accepted IF it includes change on 4.22.3.2 of r02.</w:t>
      </w:r>
    </w:p>
    <w:p w14:paraId="361605AF" w14:textId="77777777" w:rsidR="00707AD0" w:rsidRPr="00707AD0" w:rsidRDefault="00707AD0" w:rsidP="00707AD0">
      <w:pPr>
        <w:pStyle w:val="FP"/>
        <w:keepLines/>
        <w:rPr>
          <w:i/>
          <w:iCs/>
          <w:lang w:eastAsia="en-US"/>
        </w:rPr>
      </w:pPr>
      <w:r w:rsidRPr="00707AD0">
        <w:rPr>
          <w:i/>
          <w:iCs/>
          <w:lang w:eastAsia="en-US"/>
        </w:rPr>
        <w:t>Yannick (Nokia): Nokia cannot accept r03.</w:t>
      </w:r>
    </w:p>
    <w:p w14:paraId="39830386" w14:textId="77777777" w:rsidR="00707AD0" w:rsidRPr="00707AD0" w:rsidRDefault="00707AD0" w:rsidP="00707AD0">
      <w:pPr>
        <w:pStyle w:val="FP"/>
        <w:keepLines/>
        <w:rPr>
          <w:i/>
          <w:iCs/>
          <w:lang w:eastAsia="en-US"/>
        </w:rPr>
      </w:pPr>
      <w:r w:rsidRPr="00707AD0">
        <w:rPr>
          <w:i/>
          <w:iCs/>
          <w:lang w:eastAsia="en-US"/>
        </w:rPr>
        <w:t>Tao(Chair) can r02 be the basis for the compromise?</w:t>
      </w:r>
    </w:p>
    <w:p w14:paraId="28F7B886" w14:textId="77777777" w:rsidR="00707AD0" w:rsidRPr="00707AD0" w:rsidRDefault="00707AD0" w:rsidP="00707AD0">
      <w:pPr>
        <w:pStyle w:val="FP"/>
        <w:keepLines/>
        <w:rPr>
          <w:i/>
          <w:iCs/>
          <w:lang w:eastAsia="en-US"/>
        </w:rPr>
      </w:pPr>
      <w:r w:rsidRPr="00707AD0">
        <w:rPr>
          <w:i/>
          <w:iCs/>
          <w:lang w:eastAsia="en-US"/>
        </w:rPr>
        <w:t>Dario S. Tonesi (Qualcomm) is OK with r02 provided that it takes reason for change, summary of change and consequence if not approved from r03.</w:t>
      </w:r>
    </w:p>
    <w:p w14:paraId="23AE5B3A" w14:textId="77777777" w:rsidR="00707AD0" w:rsidRPr="00707AD0" w:rsidRDefault="00707AD0" w:rsidP="00707AD0">
      <w:pPr>
        <w:pStyle w:val="FP"/>
        <w:keepLines/>
        <w:rPr>
          <w:i/>
          <w:iCs/>
          <w:lang w:eastAsia="en-US"/>
        </w:rPr>
      </w:pPr>
      <w:proofErr w:type="spellStart"/>
      <w:r w:rsidRPr="00707AD0">
        <w:rPr>
          <w:i/>
          <w:iCs/>
          <w:lang w:eastAsia="en-US"/>
        </w:rPr>
        <w:t>DongYeon</w:t>
      </w:r>
      <w:proofErr w:type="spellEnd"/>
      <w:r w:rsidRPr="00707AD0">
        <w:rPr>
          <w:i/>
          <w:iCs/>
          <w:lang w:eastAsia="en-US"/>
        </w:rPr>
        <w:t xml:space="preserve"> (Samsung) can accept r02 as basis with correction on coversheet as 'AMF rejects' the PDU Session Establishment request if the request is for a LADN.</w:t>
      </w:r>
    </w:p>
    <w:p w14:paraId="52FAC99A" w14:textId="421864EB" w:rsidR="00707AD0" w:rsidRPr="00707AD0" w:rsidRDefault="00707AD0" w:rsidP="00707AD0">
      <w:pPr>
        <w:pStyle w:val="FP"/>
        <w:keepLines/>
        <w:rPr>
          <w:i/>
          <w:iCs/>
          <w:lang w:eastAsia="en-US"/>
        </w:rPr>
      </w:pPr>
      <w:r w:rsidRPr="00707AD0">
        <w:rPr>
          <w:i/>
          <w:iCs/>
          <w:lang w:eastAsia="en-US"/>
        </w:rPr>
        <w:t>==== 4.X, 5.X, 6.X, 7.X Final Deadline ====</w:t>
      </w:r>
    </w:p>
    <w:p w14:paraId="3CE45F84" w14:textId="77777777" w:rsidR="00707AD0" w:rsidRPr="00707AD0" w:rsidRDefault="00707AD0" w:rsidP="00707AD0">
      <w:pPr>
        <w:pStyle w:val="FP"/>
        <w:keepLines/>
        <w:rPr>
          <w:i/>
          <w:iCs/>
          <w:lang w:eastAsia="en-US"/>
        </w:rPr>
      </w:pPr>
    </w:p>
    <w:p w14:paraId="058D66CD" w14:textId="77777777" w:rsidR="00707AD0" w:rsidRPr="00A3071B" w:rsidRDefault="00707AD0" w:rsidP="00707AD0">
      <w:pPr>
        <w:keepNext/>
        <w:keepLines/>
      </w:pPr>
      <w:r>
        <w:rPr>
          <w:b/>
        </w:rPr>
        <w:t>Discussion and conclusion:</w:t>
      </w:r>
    </w:p>
    <w:p w14:paraId="1CAD6E43" w14:textId="6DF78AEF" w:rsidR="00707AD0" w:rsidRDefault="0047131A" w:rsidP="00707AD0">
      <w:pPr>
        <w:rPr>
          <w:lang w:eastAsia="en-US"/>
        </w:rPr>
      </w:pPr>
      <w:r>
        <w:rPr>
          <w:b/>
          <w:bCs/>
          <w:lang w:eastAsia="en-US"/>
        </w:rPr>
        <w:t>S2 2100493</w:t>
      </w:r>
      <w:r w:rsidRPr="0047131A">
        <w:rPr>
          <w:b/>
          <w:bCs/>
          <w:lang w:eastAsia="en-US"/>
        </w:rPr>
        <w:t>r02</w:t>
      </w:r>
      <w:r>
        <w:rPr>
          <w:lang w:eastAsia="en-US"/>
        </w:rPr>
        <w:t xml:space="preserve"> was considered. Qualcomm commented that corrections to the coversheet are needed, including removing 'The MNO cannot enforce the LADN area restrictions when a UE which established a MA PDU session' from the reason for change and updating the consequences if not approved. This was agreed and </w:t>
      </w:r>
      <w:r w:rsidRPr="0047131A">
        <w:rPr>
          <w:rFonts w:cs="Arial"/>
          <w:color w:val="0000FF"/>
          <w:szCs w:val="16"/>
          <w:lang w:eastAsia="en-US"/>
        </w:rPr>
        <w:t>S2-21</w:t>
      </w:r>
      <w:r>
        <w:rPr>
          <w:rFonts w:cs="Arial"/>
          <w:color w:val="0000FF"/>
          <w:szCs w:val="16"/>
          <w:lang w:eastAsia="en-US"/>
        </w:rPr>
        <w:t>01575</w:t>
      </w:r>
      <w:r>
        <w:t xml:space="preserve"> was </w:t>
      </w:r>
      <w:r w:rsidRPr="0047131A">
        <w:rPr>
          <w:color w:val="FF0000"/>
        </w:rPr>
        <w:t>Approved</w:t>
      </w:r>
      <w:r>
        <w:t>.</w:t>
      </w:r>
    </w:p>
    <w:p w14:paraId="66071B53" w14:textId="77777777" w:rsidR="0047131A" w:rsidRDefault="0047131A" w:rsidP="0047131A">
      <w:pPr>
        <w:rPr>
          <w:lang w:eastAsia="en-US"/>
        </w:rPr>
      </w:pPr>
    </w:p>
    <w:p w14:paraId="69F6E70E" w14:textId="34DD7B67" w:rsidR="0047131A" w:rsidRDefault="0047131A" w:rsidP="0047131A">
      <w:pPr>
        <w:pBdr>
          <w:top w:val="single" w:sz="4" w:space="1" w:color="auto"/>
        </w:pBdr>
        <w:rPr>
          <w:lang w:eastAsia="en-US"/>
        </w:rPr>
      </w:pPr>
      <w:r>
        <w:rPr>
          <w:color w:val="0000FF"/>
          <w:lang w:eastAsia="en-US"/>
        </w:rPr>
        <w:t>TD S2</w:t>
      </w:r>
      <w:r>
        <w:rPr>
          <w:color w:val="0000FF"/>
          <w:lang w:eastAsia="en-US"/>
        </w:rPr>
        <w:noBreakHyphen/>
        <w:t>2100256</w:t>
      </w:r>
      <w:r>
        <w:rPr>
          <w:lang w:eastAsia="en-US"/>
        </w:rPr>
        <w:t xml:space="preserve"> (CR) Roaming status monitoring event clarification (Nokia, Nokia Shanghai Bell)</w:t>
      </w:r>
    </w:p>
    <w:p w14:paraId="11F2ABE4" w14:textId="77777777" w:rsidR="0047131A" w:rsidRPr="00707AD0" w:rsidRDefault="0047131A" w:rsidP="0047131A">
      <w:pPr>
        <w:pStyle w:val="FP"/>
        <w:rPr>
          <w:b/>
          <w:bCs/>
          <w:lang w:eastAsia="en-US"/>
        </w:rPr>
      </w:pPr>
      <w:r w:rsidRPr="00707AD0">
        <w:rPr>
          <w:b/>
          <w:bCs/>
          <w:lang w:eastAsia="en-US"/>
        </w:rPr>
        <w:t>e-mail comments:</w:t>
      </w:r>
    </w:p>
    <w:p w14:paraId="31843720" w14:textId="77777777" w:rsidR="0047131A" w:rsidRDefault="0047131A" w:rsidP="0047131A">
      <w:pPr>
        <w:pStyle w:val="FP"/>
        <w:keepLines/>
        <w:rPr>
          <w:i/>
          <w:iCs/>
          <w:lang w:eastAsia="en-US"/>
        </w:rPr>
      </w:pPr>
      <w:r>
        <w:rPr>
          <w:i/>
          <w:iCs/>
          <w:lang w:eastAsia="en-US"/>
        </w:rPr>
        <w:t>Hannu (Nokia) shares r01.</w:t>
      </w:r>
    </w:p>
    <w:p w14:paraId="158F657C" w14:textId="77777777" w:rsidR="0047131A" w:rsidRDefault="0047131A" w:rsidP="0047131A">
      <w:pPr>
        <w:pStyle w:val="FP"/>
        <w:keepLines/>
        <w:rPr>
          <w:i/>
          <w:iCs/>
          <w:lang w:eastAsia="en-US"/>
        </w:rPr>
      </w:pPr>
      <w:r>
        <w:rPr>
          <w:i/>
          <w:iCs/>
          <w:lang w:eastAsia="en-US"/>
        </w:rPr>
        <w:t>Qian Chen (Ericsson) is ok with r01.</w:t>
      </w:r>
    </w:p>
    <w:p w14:paraId="3F38C828" w14:textId="77777777" w:rsidR="0047131A" w:rsidRDefault="0047131A" w:rsidP="0047131A">
      <w:pPr>
        <w:pStyle w:val="FP"/>
        <w:keepLines/>
        <w:rPr>
          <w:i/>
          <w:iCs/>
          <w:lang w:eastAsia="en-US"/>
        </w:rPr>
      </w:pPr>
      <w:r>
        <w:rPr>
          <w:i/>
          <w:iCs/>
          <w:lang w:eastAsia="en-US"/>
        </w:rPr>
        <w:t>==== 4.X, 5.X, 6.X, 7.X Revisions Deadline ====</w:t>
      </w:r>
    </w:p>
    <w:p w14:paraId="0215C726" w14:textId="77777777" w:rsidR="0047131A" w:rsidRDefault="0047131A" w:rsidP="0047131A">
      <w:pPr>
        <w:pStyle w:val="FP"/>
        <w:keepLines/>
        <w:rPr>
          <w:i/>
          <w:iCs/>
          <w:lang w:eastAsia="en-US"/>
        </w:rPr>
      </w:pPr>
      <w:r>
        <w:rPr>
          <w:i/>
          <w:iCs/>
          <w:lang w:eastAsia="en-US"/>
        </w:rPr>
        <w:t>Hannu (Nokia) proposes to agree the latest version r01.</w:t>
      </w:r>
    </w:p>
    <w:p w14:paraId="207B6B3C" w14:textId="77777777" w:rsidR="0047131A" w:rsidRDefault="0047131A" w:rsidP="0047131A">
      <w:pPr>
        <w:pStyle w:val="FP"/>
        <w:keepLines/>
        <w:rPr>
          <w:i/>
          <w:iCs/>
          <w:lang w:eastAsia="en-US"/>
        </w:rPr>
      </w:pPr>
      <w:r>
        <w:rPr>
          <w:i/>
          <w:iCs/>
          <w:lang w:eastAsia="en-US"/>
        </w:rPr>
        <w:t>Hannu (Nokia) repeats the proposal to agree the latest version r01 which was discussed already (but under different AI).</w:t>
      </w:r>
    </w:p>
    <w:p w14:paraId="265B924C" w14:textId="2FD3E959" w:rsidR="0047131A" w:rsidRDefault="0047131A" w:rsidP="0047131A">
      <w:pPr>
        <w:pStyle w:val="FP"/>
        <w:keepLines/>
        <w:rPr>
          <w:i/>
          <w:iCs/>
          <w:lang w:eastAsia="en-US"/>
        </w:rPr>
      </w:pPr>
      <w:r>
        <w:rPr>
          <w:i/>
          <w:iCs/>
          <w:lang w:eastAsia="en-US"/>
        </w:rPr>
        <w:t>==== 4.X, 5.X, 6.X, 7.X Final Deadline ====</w:t>
      </w:r>
    </w:p>
    <w:p w14:paraId="6FABC762" w14:textId="77777777" w:rsidR="0047131A" w:rsidRDefault="0047131A" w:rsidP="0047131A">
      <w:pPr>
        <w:pStyle w:val="FP"/>
        <w:keepLines/>
        <w:rPr>
          <w:i/>
          <w:iCs/>
          <w:lang w:eastAsia="en-US"/>
        </w:rPr>
      </w:pPr>
    </w:p>
    <w:p w14:paraId="428B4332" w14:textId="77777777" w:rsidR="0047131A" w:rsidRPr="00A3071B" w:rsidRDefault="0047131A" w:rsidP="0047131A">
      <w:pPr>
        <w:keepNext/>
        <w:keepLines/>
      </w:pPr>
      <w:r>
        <w:rPr>
          <w:b/>
        </w:rPr>
        <w:t>Discussion and conclusion:</w:t>
      </w:r>
    </w:p>
    <w:p w14:paraId="064C27A1" w14:textId="0D8F37D9" w:rsidR="00707AD0" w:rsidRPr="0047131A" w:rsidRDefault="0047131A" w:rsidP="00707AD0">
      <w:r>
        <w:rPr>
          <w:lang w:eastAsia="en-US"/>
        </w:rPr>
        <w:t xml:space="preserve">r01 was proposed by Nokia. This was agreed and revised in </w:t>
      </w:r>
      <w:r w:rsidRPr="0047131A">
        <w:rPr>
          <w:rFonts w:cs="Arial"/>
          <w:color w:val="0000FF"/>
          <w:szCs w:val="16"/>
          <w:lang w:eastAsia="en-US"/>
        </w:rPr>
        <w:t>S2-21</w:t>
      </w:r>
      <w:r>
        <w:rPr>
          <w:rFonts w:cs="Arial"/>
          <w:color w:val="0000FF"/>
          <w:szCs w:val="16"/>
          <w:lang w:eastAsia="en-US"/>
        </w:rPr>
        <w:t>01057</w:t>
      </w:r>
      <w:r>
        <w:t>.</w:t>
      </w:r>
      <w:r w:rsidRPr="0047131A">
        <w:rPr>
          <w:rFonts w:cs="Arial"/>
          <w:color w:val="FF0000"/>
          <w:szCs w:val="16"/>
          <w:lang w:eastAsia="en-US"/>
        </w:rPr>
        <w:t>Approved</w:t>
      </w:r>
      <w:r>
        <w:t>.</w:t>
      </w:r>
    </w:p>
    <w:p w14:paraId="1C5C9E2B" w14:textId="77777777" w:rsidR="0047131A" w:rsidRDefault="0047131A" w:rsidP="00707AD0">
      <w:pPr>
        <w:rPr>
          <w:lang w:eastAsia="en-US"/>
        </w:rPr>
      </w:pPr>
    </w:p>
    <w:p w14:paraId="77515DB3" w14:textId="48ABD17E"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2101590</w:t>
      </w:r>
      <w:r w:rsidR="0047131A">
        <w:rPr>
          <w:lang w:eastAsia="en-US"/>
        </w:rPr>
        <w:t xml:space="preserve"> (</w:t>
      </w:r>
      <w:r>
        <w:rPr>
          <w:lang w:eastAsia="en-US"/>
        </w:rPr>
        <w:t>CR</w:t>
      </w:r>
      <w:r w:rsidR="0047131A">
        <w:rPr>
          <w:lang w:eastAsia="en-US"/>
        </w:rPr>
        <w:t xml:space="preserve">) </w:t>
      </w:r>
      <w:r>
        <w:rPr>
          <w:lang w:eastAsia="en-US"/>
        </w:rPr>
        <w:t>Correction of packet delay calculation for QoS monitoring</w:t>
      </w:r>
      <w:r>
        <w:rPr>
          <w:lang w:eastAsia="en-US"/>
        </w:rPr>
        <w:tab/>
        <w:t xml:space="preserve">Huawei, </w:t>
      </w:r>
      <w:proofErr w:type="spellStart"/>
      <w:r>
        <w:rPr>
          <w:lang w:eastAsia="en-US"/>
        </w:rPr>
        <w:t>Hisilicon</w:t>
      </w:r>
      <w:proofErr w:type="spellEnd"/>
      <w:r>
        <w:rPr>
          <w:lang w:eastAsia="en-US"/>
        </w:rPr>
        <w:tab/>
        <w:t xml:space="preserve">Revision of </w:t>
      </w:r>
      <w:r>
        <w:rPr>
          <w:color w:val="0000FF"/>
          <w:lang w:eastAsia="en-US"/>
        </w:rPr>
        <w:t>TD S2</w:t>
      </w:r>
      <w:r>
        <w:rPr>
          <w:color w:val="0000FF"/>
          <w:lang w:eastAsia="en-US"/>
        </w:rPr>
        <w:noBreakHyphen/>
        <w:t>2100113</w:t>
      </w:r>
    </w:p>
    <w:p w14:paraId="1A638211" w14:textId="77777777" w:rsidR="00707AD0" w:rsidRPr="00707AD0" w:rsidRDefault="00707AD0" w:rsidP="00707AD0">
      <w:pPr>
        <w:pStyle w:val="FP"/>
        <w:rPr>
          <w:b/>
          <w:bCs/>
          <w:lang w:eastAsia="en-US"/>
        </w:rPr>
      </w:pPr>
      <w:r w:rsidRPr="00707AD0">
        <w:rPr>
          <w:b/>
          <w:bCs/>
          <w:lang w:eastAsia="en-US"/>
        </w:rPr>
        <w:t>e-mail comments:</w:t>
      </w:r>
    </w:p>
    <w:p w14:paraId="52A46B9C" w14:textId="77777777" w:rsidR="00707AD0" w:rsidRPr="00707AD0" w:rsidRDefault="00707AD0" w:rsidP="00707AD0">
      <w:pPr>
        <w:pStyle w:val="FP"/>
        <w:keepLines/>
        <w:rPr>
          <w:i/>
          <w:iCs/>
          <w:lang w:eastAsia="en-US"/>
        </w:rPr>
      </w:pPr>
      <w:r w:rsidRPr="00707AD0">
        <w:rPr>
          <w:i/>
          <w:iCs/>
          <w:lang w:eastAsia="en-US"/>
        </w:rPr>
        <w:t>Devaki (Nokia) proposes to note the CR as there is technical issue with QoS monitoring if the nodes are not time synchronized.</w:t>
      </w:r>
    </w:p>
    <w:p w14:paraId="7258AFA1" w14:textId="77777777" w:rsidR="00707AD0" w:rsidRPr="00707AD0" w:rsidRDefault="00707AD0" w:rsidP="00707AD0">
      <w:pPr>
        <w:pStyle w:val="FP"/>
        <w:keepLines/>
        <w:rPr>
          <w:i/>
          <w:iCs/>
          <w:lang w:eastAsia="en-US"/>
        </w:rPr>
      </w:pPr>
      <w:r w:rsidRPr="00707AD0">
        <w:rPr>
          <w:i/>
          <w:iCs/>
          <w:lang w:eastAsia="en-US"/>
        </w:rPr>
        <w:t>Hui (Huawei) replies and clarify the reason for change.</w:t>
      </w:r>
    </w:p>
    <w:p w14:paraId="4CDC379A" w14:textId="77777777" w:rsidR="00707AD0" w:rsidRPr="00707AD0" w:rsidRDefault="00707AD0" w:rsidP="00707AD0">
      <w:pPr>
        <w:pStyle w:val="FP"/>
        <w:keepLines/>
        <w:rPr>
          <w:i/>
          <w:iCs/>
          <w:lang w:eastAsia="en-US"/>
        </w:rPr>
      </w:pPr>
      <w:r w:rsidRPr="00707AD0">
        <w:rPr>
          <w:i/>
          <w:iCs/>
          <w:lang w:eastAsia="en-US"/>
        </w:rPr>
        <w:t>Devaki (Nokia) replies.</w:t>
      </w:r>
    </w:p>
    <w:p w14:paraId="4221E19D" w14:textId="77777777" w:rsidR="00707AD0" w:rsidRPr="00707AD0" w:rsidRDefault="00707AD0" w:rsidP="00707AD0">
      <w:pPr>
        <w:pStyle w:val="FP"/>
        <w:keepLines/>
        <w:rPr>
          <w:i/>
          <w:iCs/>
          <w:lang w:eastAsia="en-US"/>
        </w:rPr>
      </w:pPr>
      <w:r w:rsidRPr="00707AD0">
        <w:rPr>
          <w:i/>
          <w:iCs/>
          <w:lang w:eastAsia="en-US"/>
        </w:rPr>
        <w:t>Hui (Huawei) replies.</w:t>
      </w:r>
    </w:p>
    <w:p w14:paraId="2BDE2D56" w14:textId="77777777" w:rsidR="00707AD0" w:rsidRPr="00707AD0" w:rsidRDefault="00707AD0" w:rsidP="00707AD0">
      <w:pPr>
        <w:pStyle w:val="FP"/>
        <w:keepLines/>
        <w:rPr>
          <w:i/>
          <w:iCs/>
          <w:lang w:eastAsia="en-US"/>
        </w:rPr>
      </w:pPr>
      <w:r w:rsidRPr="00707AD0">
        <w:rPr>
          <w:i/>
          <w:iCs/>
          <w:lang w:eastAsia="en-US"/>
        </w:rPr>
        <w:t>Hui (Huawei) provides r01.</w:t>
      </w:r>
    </w:p>
    <w:p w14:paraId="4F674937" w14:textId="77777777" w:rsidR="00707AD0" w:rsidRPr="00707AD0" w:rsidRDefault="00707AD0" w:rsidP="00707AD0">
      <w:pPr>
        <w:pStyle w:val="FP"/>
        <w:keepLines/>
        <w:rPr>
          <w:i/>
          <w:iCs/>
          <w:lang w:eastAsia="en-US"/>
        </w:rPr>
      </w:pPr>
      <w:r w:rsidRPr="00707AD0">
        <w:rPr>
          <w:i/>
          <w:iCs/>
          <w:lang w:eastAsia="en-US"/>
        </w:rPr>
        <w:t>==== 4.X, 5.X, 6.X, 7.X Revisions Deadline ====</w:t>
      </w:r>
    </w:p>
    <w:p w14:paraId="264AD2C9" w14:textId="77777777" w:rsidR="00707AD0" w:rsidRPr="00707AD0" w:rsidRDefault="00707AD0" w:rsidP="00707AD0">
      <w:pPr>
        <w:pStyle w:val="FP"/>
        <w:keepLines/>
        <w:rPr>
          <w:i/>
          <w:iCs/>
          <w:lang w:eastAsia="en-US"/>
        </w:rPr>
      </w:pPr>
      <w:r w:rsidRPr="00707AD0">
        <w:rPr>
          <w:i/>
          <w:iCs/>
          <w:lang w:eastAsia="en-US"/>
        </w:rPr>
        <w:t>Devaki (Nokia) cannot accept r01 as-is, the note needs update to remove 'different clock frequencies of the UPF and NG-RAN,'</w:t>
      </w:r>
    </w:p>
    <w:p w14:paraId="550F92DA" w14:textId="77777777" w:rsidR="00707AD0" w:rsidRPr="00707AD0" w:rsidRDefault="00707AD0" w:rsidP="00707AD0">
      <w:pPr>
        <w:pStyle w:val="FP"/>
        <w:keepLines/>
        <w:rPr>
          <w:i/>
          <w:iCs/>
          <w:lang w:eastAsia="en-US"/>
        </w:rPr>
      </w:pPr>
      <w:r w:rsidRPr="00707AD0">
        <w:rPr>
          <w:i/>
          <w:iCs/>
          <w:lang w:eastAsia="en-US"/>
        </w:rPr>
        <w:t>Hui(Huawei) is fine with the proposed note, and asks to discuss r02 on CC#2.</w:t>
      </w:r>
    </w:p>
    <w:p w14:paraId="2A13251F" w14:textId="556322C4" w:rsidR="00707AD0" w:rsidRPr="00707AD0" w:rsidRDefault="00707AD0" w:rsidP="00707AD0">
      <w:pPr>
        <w:pStyle w:val="FP"/>
        <w:keepLines/>
        <w:rPr>
          <w:i/>
          <w:iCs/>
          <w:lang w:eastAsia="en-US"/>
        </w:rPr>
      </w:pPr>
      <w:r w:rsidRPr="00707AD0">
        <w:rPr>
          <w:i/>
          <w:iCs/>
          <w:lang w:eastAsia="en-US"/>
        </w:rPr>
        <w:t>==== 4.X, 5.X, 6.X, 7.X Final Deadline ====</w:t>
      </w:r>
    </w:p>
    <w:p w14:paraId="573993CA" w14:textId="77777777" w:rsidR="00707AD0" w:rsidRPr="00707AD0" w:rsidRDefault="00707AD0" w:rsidP="00707AD0">
      <w:pPr>
        <w:pStyle w:val="FP"/>
        <w:keepLines/>
        <w:rPr>
          <w:i/>
          <w:iCs/>
          <w:lang w:eastAsia="en-US"/>
        </w:rPr>
      </w:pPr>
    </w:p>
    <w:p w14:paraId="07C6FE7D" w14:textId="77777777" w:rsidR="00707AD0" w:rsidRPr="00A3071B" w:rsidRDefault="00707AD0" w:rsidP="00707AD0">
      <w:pPr>
        <w:keepNext/>
        <w:keepLines/>
      </w:pPr>
      <w:r>
        <w:rPr>
          <w:b/>
        </w:rPr>
        <w:t>Discussion and conclusion:</w:t>
      </w:r>
    </w:p>
    <w:p w14:paraId="7275DC40" w14:textId="69DD73EE" w:rsidR="00707AD0" w:rsidRPr="0047131A" w:rsidRDefault="0047131A" w:rsidP="00707AD0">
      <w:r w:rsidRPr="0047131A">
        <w:rPr>
          <w:b/>
          <w:bCs/>
          <w:lang w:eastAsia="en-US"/>
        </w:rPr>
        <w:t>S2 2100113r02</w:t>
      </w:r>
      <w:r>
        <w:rPr>
          <w:lang w:eastAsia="en-US"/>
        </w:rPr>
        <w:t xml:space="preserve"> was considered. This was agreed and </w:t>
      </w:r>
      <w:r>
        <w:rPr>
          <w:color w:val="0000FF"/>
          <w:lang w:eastAsia="en-US"/>
        </w:rPr>
        <w:t>S2</w:t>
      </w:r>
      <w:r>
        <w:rPr>
          <w:color w:val="0000FF"/>
          <w:lang w:eastAsia="en-US"/>
        </w:rPr>
        <w:noBreakHyphen/>
        <w:t>2101590</w:t>
      </w:r>
      <w:r>
        <w:rPr>
          <w:lang w:eastAsia="en-US"/>
        </w:rPr>
        <w:t xml:space="preserve"> was </w:t>
      </w:r>
      <w:r>
        <w:rPr>
          <w:color w:val="FF0000"/>
          <w:lang w:eastAsia="en-US"/>
        </w:rPr>
        <w:t>a</w:t>
      </w:r>
      <w:r w:rsidRPr="0047131A">
        <w:rPr>
          <w:color w:val="FF0000"/>
          <w:lang w:eastAsia="en-US"/>
        </w:rPr>
        <w:t>pproved</w:t>
      </w:r>
      <w:r>
        <w:t>.</w:t>
      </w:r>
    </w:p>
    <w:p w14:paraId="26B13A23" w14:textId="77777777" w:rsidR="00707AD0" w:rsidRDefault="00707AD0" w:rsidP="00707AD0">
      <w:pPr>
        <w:rPr>
          <w:lang w:eastAsia="en-US"/>
        </w:rPr>
      </w:pPr>
    </w:p>
    <w:p w14:paraId="025E0F7A" w14:textId="1EDA4C9C"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2100849</w:t>
      </w:r>
      <w:r w:rsidR="0047131A">
        <w:rPr>
          <w:lang w:eastAsia="en-US"/>
        </w:rPr>
        <w:t xml:space="preserve"> (</w:t>
      </w:r>
      <w:r>
        <w:rPr>
          <w:lang w:eastAsia="en-US"/>
        </w:rPr>
        <w:t>LS OUT</w:t>
      </w:r>
      <w:r w:rsidR="0047131A">
        <w:rPr>
          <w:lang w:eastAsia="en-US"/>
        </w:rPr>
        <w:t xml:space="preserve">) </w:t>
      </w:r>
      <w:r>
        <w:rPr>
          <w:lang w:eastAsia="en-US"/>
        </w:rPr>
        <w:t>[DRAFT] LS on Correction on QoS monitoring for URLLC</w:t>
      </w:r>
      <w:r w:rsidR="0047131A">
        <w:rPr>
          <w:lang w:eastAsia="en-US"/>
        </w:rPr>
        <w:t xml:space="preserve"> (</w:t>
      </w:r>
      <w:r>
        <w:rPr>
          <w:lang w:eastAsia="en-US"/>
        </w:rPr>
        <w:t xml:space="preserve">Huawei, </w:t>
      </w:r>
      <w:proofErr w:type="spellStart"/>
      <w:r>
        <w:rPr>
          <w:lang w:eastAsia="en-US"/>
        </w:rPr>
        <w:t>HiSilicon</w:t>
      </w:r>
      <w:proofErr w:type="spellEnd"/>
      <w:r w:rsidR="0047131A">
        <w:rPr>
          <w:lang w:eastAsia="en-US"/>
        </w:rPr>
        <w:t>)</w:t>
      </w:r>
      <w:r w:rsidR="0047131A">
        <w:rPr>
          <w:lang w:eastAsia="en-US"/>
        </w:rPr>
        <w:br/>
      </w:r>
      <w:r>
        <w:rPr>
          <w:lang w:eastAsia="en-US"/>
        </w:rPr>
        <w:t>For CC#2</w:t>
      </w:r>
    </w:p>
    <w:p w14:paraId="6D847949" w14:textId="77777777" w:rsidR="00707AD0" w:rsidRPr="00707AD0" w:rsidRDefault="00707AD0" w:rsidP="00707AD0">
      <w:pPr>
        <w:pStyle w:val="FP"/>
        <w:rPr>
          <w:b/>
          <w:bCs/>
          <w:lang w:eastAsia="en-US"/>
        </w:rPr>
      </w:pPr>
      <w:r w:rsidRPr="00707AD0">
        <w:rPr>
          <w:b/>
          <w:bCs/>
          <w:lang w:eastAsia="en-US"/>
        </w:rPr>
        <w:t>e-mail comments:</w:t>
      </w:r>
    </w:p>
    <w:p w14:paraId="020BFBFB" w14:textId="5932867B" w:rsidR="00707AD0" w:rsidRPr="00707AD0" w:rsidRDefault="00707AD0" w:rsidP="00707AD0">
      <w:pPr>
        <w:pStyle w:val="FP"/>
        <w:keepLines/>
        <w:rPr>
          <w:i/>
          <w:iCs/>
          <w:lang w:eastAsia="en-US"/>
        </w:rPr>
      </w:pPr>
      <w:r w:rsidRPr="00707AD0">
        <w:rPr>
          <w:i/>
          <w:iCs/>
          <w:lang w:eastAsia="en-US"/>
        </w:rPr>
        <w:t>Susan (Huawei) provides r01.</w:t>
      </w:r>
    </w:p>
    <w:p w14:paraId="2F4BCDD1" w14:textId="77777777" w:rsidR="00707AD0" w:rsidRPr="00707AD0" w:rsidRDefault="00707AD0" w:rsidP="00707AD0">
      <w:pPr>
        <w:pStyle w:val="FP"/>
        <w:keepLines/>
        <w:rPr>
          <w:i/>
          <w:iCs/>
          <w:lang w:eastAsia="en-US"/>
        </w:rPr>
      </w:pPr>
      <w:r w:rsidRPr="00707AD0">
        <w:rPr>
          <w:i/>
          <w:iCs/>
          <w:lang w:eastAsia="en-US"/>
        </w:rPr>
        <w:t>==== 4.X, 5.X, 6.X, 7.X Revisions Deadline ====</w:t>
      </w:r>
    </w:p>
    <w:p w14:paraId="1FE34B03" w14:textId="77777777" w:rsidR="00707AD0" w:rsidRPr="00707AD0" w:rsidRDefault="00707AD0" w:rsidP="00707AD0">
      <w:pPr>
        <w:pStyle w:val="FP"/>
        <w:keepLines/>
        <w:rPr>
          <w:i/>
          <w:iCs/>
          <w:lang w:eastAsia="en-US"/>
        </w:rPr>
      </w:pPr>
      <w:r w:rsidRPr="00707AD0">
        <w:rPr>
          <w:i/>
          <w:iCs/>
          <w:lang w:eastAsia="en-US"/>
        </w:rPr>
        <w:t>This LS in r0 and r01 is not aligned with the status of the discussions in the SA2#143e meeting and thus we object to r0 and to r01.</w:t>
      </w:r>
    </w:p>
    <w:p w14:paraId="32DA7563" w14:textId="77777777" w:rsidR="00707AD0" w:rsidRPr="00707AD0" w:rsidRDefault="00707AD0" w:rsidP="00707AD0">
      <w:pPr>
        <w:pStyle w:val="FP"/>
        <w:keepLines/>
        <w:rPr>
          <w:i/>
          <w:iCs/>
          <w:lang w:eastAsia="en-US"/>
        </w:rPr>
      </w:pPr>
      <w:r w:rsidRPr="00707AD0">
        <w:rPr>
          <w:i/>
          <w:iCs/>
          <w:lang w:eastAsia="en-US"/>
        </w:rPr>
        <w:t>Paul (Ericsson) provides comments and objects to r0 and r01 as not aligned with the status of the discussion in the SA2#143e meeting.</w:t>
      </w:r>
    </w:p>
    <w:p w14:paraId="0C1FEFFE" w14:textId="77777777" w:rsidR="00707AD0" w:rsidRPr="00707AD0" w:rsidRDefault="00707AD0" w:rsidP="00707AD0">
      <w:pPr>
        <w:pStyle w:val="FP"/>
        <w:keepLines/>
        <w:rPr>
          <w:i/>
          <w:iCs/>
          <w:lang w:eastAsia="en-US"/>
        </w:rPr>
      </w:pPr>
      <w:r w:rsidRPr="00707AD0">
        <w:rPr>
          <w:i/>
          <w:iCs/>
          <w:lang w:eastAsia="en-US"/>
        </w:rPr>
        <w:t>Rainer (Nokia) agrees with Paul (Ericsson) and objects to the LS.</w:t>
      </w:r>
    </w:p>
    <w:p w14:paraId="70B002CC" w14:textId="77777777" w:rsidR="00707AD0" w:rsidRPr="00707AD0" w:rsidRDefault="00707AD0" w:rsidP="00707AD0">
      <w:pPr>
        <w:pStyle w:val="FP"/>
        <w:keepLines/>
        <w:rPr>
          <w:i/>
          <w:iCs/>
          <w:lang w:eastAsia="en-US"/>
        </w:rPr>
      </w:pPr>
      <w:r w:rsidRPr="00707AD0">
        <w:rPr>
          <w:i/>
          <w:iCs/>
          <w:lang w:eastAsia="en-US"/>
        </w:rPr>
        <w:t>Susan (Huawei) askes the Chair to consider this topic for CC#2 discussion and decision.</w:t>
      </w:r>
    </w:p>
    <w:p w14:paraId="58814A9F" w14:textId="77777777" w:rsidR="00707AD0" w:rsidRPr="00707AD0" w:rsidRDefault="00707AD0" w:rsidP="00707AD0">
      <w:pPr>
        <w:pStyle w:val="FP"/>
        <w:keepLines/>
        <w:rPr>
          <w:i/>
          <w:iCs/>
          <w:lang w:eastAsia="en-US"/>
        </w:rPr>
      </w:pPr>
      <w:r w:rsidRPr="00707AD0">
        <w:rPr>
          <w:i/>
          <w:iCs/>
          <w:lang w:eastAsia="en-US"/>
        </w:rPr>
        <w:t>Susan (Huawei) asks Rainer (Nokia) to comment to the r02 of the LS.</w:t>
      </w:r>
    </w:p>
    <w:p w14:paraId="5DEC2783" w14:textId="77777777" w:rsidR="00707AD0" w:rsidRPr="00707AD0" w:rsidRDefault="00707AD0" w:rsidP="00707AD0">
      <w:pPr>
        <w:pStyle w:val="FP"/>
        <w:keepLines/>
        <w:rPr>
          <w:i/>
          <w:iCs/>
          <w:lang w:eastAsia="en-US"/>
        </w:rPr>
      </w:pPr>
      <w:r w:rsidRPr="00707AD0">
        <w:rPr>
          <w:i/>
          <w:iCs/>
          <w:lang w:eastAsia="en-US"/>
        </w:rPr>
        <w:t>Rainer (Nokia) replies to Susan (Huawei) and asks the need for the LS.</w:t>
      </w:r>
    </w:p>
    <w:p w14:paraId="6E5C053D" w14:textId="77777777" w:rsidR="00707AD0" w:rsidRPr="00707AD0" w:rsidRDefault="00707AD0" w:rsidP="00707AD0">
      <w:pPr>
        <w:pStyle w:val="FP"/>
        <w:keepLines/>
        <w:rPr>
          <w:i/>
          <w:iCs/>
          <w:lang w:eastAsia="en-US"/>
        </w:rPr>
      </w:pPr>
      <w:r w:rsidRPr="00707AD0">
        <w:rPr>
          <w:i/>
          <w:iCs/>
          <w:lang w:eastAsia="en-US"/>
        </w:rPr>
        <w:t>Susan (Huawei) replies to Rainer and see the need of the LS since SA2 ever sent an LS to RAN3 with a CR (i.e. S2-2008237) which was finally not approved at plenary, and RAN3 actually made changes to their specification according to this unapproved CR. Consequently, SA2 has to update RAN3 with the latest information. Furthermore, since that CR was postponed by SA plenary and SA asked SA2 to have further discussion, SA2 needs to inform RAN3 that SA2 has concluded on this issue.</w:t>
      </w:r>
    </w:p>
    <w:p w14:paraId="1DF66CA4" w14:textId="77777777" w:rsidR="00707AD0" w:rsidRPr="00707AD0" w:rsidRDefault="00707AD0" w:rsidP="00707AD0">
      <w:pPr>
        <w:pStyle w:val="FP"/>
        <w:keepLines/>
        <w:rPr>
          <w:i/>
          <w:iCs/>
          <w:lang w:eastAsia="en-US"/>
        </w:rPr>
      </w:pPr>
      <w:r w:rsidRPr="00707AD0">
        <w:rPr>
          <w:i/>
          <w:iCs/>
          <w:lang w:eastAsia="en-US"/>
        </w:rPr>
        <w:t>==== 4.X, 5.X, 6.X, 7.X Final Deadline ====</w:t>
      </w:r>
    </w:p>
    <w:p w14:paraId="0E0987A7" w14:textId="77777777" w:rsidR="00707AD0" w:rsidRPr="00707AD0" w:rsidRDefault="00707AD0" w:rsidP="00707AD0">
      <w:pPr>
        <w:pStyle w:val="FP"/>
        <w:keepLines/>
        <w:rPr>
          <w:i/>
          <w:iCs/>
          <w:lang w:eastAsia="en-US"/>
        </w:rPr>
      </w:pPr>
    </w:p>
    <w:p w14:paraId="096B5740" w14:textId="77777777" w:rsidR="00707AD0" w:rsidRPr="00A3071B" w:rsidRDefault="00707AD0" w:rsidP="00707AD0">
      <w:pPr>
        <w:keepNext/>
        <w:keepLines/>
      </w:pPr>
      <w:r>
        <w:rPr>
          <w:b/>
        </w:rPr>
        <w:t>Discussion and conclusion:</w:t>
      </w:r>
    </w:p>
    <w:p w14:paraId="75FEF6E2" w14:textId="3EE18F6D" w:rsidR="00707AD0" w:rsidRDefault="0047131A" w:rsidP="00707AD0">
      <w:pPr>
        <w:rPr>
          <w:lang w:eastAsia="en-US"/>
        </w:rPr>
      </w:pPr>
      <w:r>
        <w:rPr>
          <w:lang w:eastAsia="en-US"/>
        </w:rPr>
        <w:t xml:space="preserve">Huawei commented that as the CRs on this topic were not agreed, RAN WG3 should be informed of this. </w:t>
      </w:r>
      <w:r w:rsidRPr="0047131A">
        <w:rPr>
          <w:b/>
          <w:bCs/>
          <w:lang w:eastAsia="en-US"/>
        </w:rPr>
        <w:t>r02</w:t>
      </w:r>
      <w:r>
        <w:rPr>
          <w:lang w:eastAsia="en-US"/>
        </w:rPr>
        <w:t xml:space="preserve"> was provided which just states that the CR was not approved by TSG SA. </w:t>
      </w:r>
      <w:r w:rsidRPr="0047131A">
        <w:rPr>
          <w:color w:val="0000FF"/>
          <w:lang w:eastAsia="en-US"/>
        </w:rPr>
        <w:t>This was left for further discussion and moved to AI 4.3.</w:t>
      </w:r>
    </w:p>
    <w:p w14:paraId="515224A0" w14:textId="77777777" w:rsidR="00707AD0" w:rsidRDefault="00707AD0" w:rsidP="00707AD0">
      <w:pPr>
        <w:rPr>
          <w:lang w:eastAsia="en-US"/>
        </w:rPr>
      </w:pPr>
    </w:p>
    <w:p w14:paraId="7B30154A" w14:textId="751FA135"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2100286</w:t>
      </w:r>
      <w:r w:rsidR="0047131A">
        <w:rPr>
          <w:lang w:eastAsia="en-US"/>
        </w:rPr>
        <w:t xml:space="preserve"> (</w:t>
      </w:r>
      <w:r>
        <w:rPr>
          <w:lang w:eastAsia="en-US"/>
        </w:rPr>
        <w:t>CR</w:t>
      </w:r>
      <w:r w:rsidR="0047131A">
        <w:rPr>
          <w:lang w:eastAsia="en-US"/>
        </w:rPr>
        <w:t xml:space="preserve">) </w:t>
      </w:r>
      <w:r>
        <w:rPr>
          <w:lang w:eastAsia="en-US"/>
        </w:rPr>
        <w:t>PDU Session ID and Configured S-NASSI handling during EPS to 5GS HO with AMF reallocation</w:t>
      </w:r>
      <w:r w:rsidR="0047131A">
        <w:rPr>
          <w:lang w:eastAsia="en-US"/>
        </w:rPr>
        <w:t xml:space="preserve"> (</w:t>
      </w:r>
      <w:r>
        <w:rPr>
          <w:lang w:eastAsia="en-US"/>
        </w:rPr>
        <w:t>Ericsson</w:t>
      </w:r>
      <w:r w:rsidR="0047131A">
        <w:rPr>
          <w:lang w:eastAsia="en-US"/>
        </w:rPr>
        <w:t>)</w:t>
      </w:r>
      <w:r w:rsidR="0047131A">
        <w:rPr>
          <w:lang w:eastAsia="en-US"/>
        </w:rPr>
        <w:br/>
      </w:r>
      <w:r>
        <w:rPr>
          <w:lang w:eastAsia="en-US"/>
        </w:rPr>
        <w:t>For CC#2</w:t>
      </w:r>
    </w:p>
    <w:p w14:paraId="7EADB83B" w14:textId="77777777" w:rsidR="00707AD0" w:rsidRPr="00707AD0" w:rsidRDefault="00707AD0" w:rsidP="00707AD0">
      <w:pPr>
        <w:pStyle w:val="FP"/>
        <w:keepLines/>
        <w:rPr>
          <w:i/>
          <w:iCs/>
          <w:lang w:eastAsia="en-US"/>
        </w:rPr>
      </w:pPr>
      <w:r w:rsidRPr="00707AD0">
        <w:rPr>
          <w:i/>
          <w:iCs/>
          <w:lang w:eastAsia="en-US"/>
        </w:rPr>
        <w:t>e-mail comments:</w:t>
      </w:r>
    </w:p>
    <w:p w14:paraId="0B4B9FE1" w14:textId="082E81A4" w:rsidR="00707AD0" w:rsidRPr="00707AD0" w:rsidRDefault="00707AD0" w:rsidP="00707AD0">
      <w:pPr>
        <w:pStyle w:val="FP"/>
        <w:keepLines/>
        <w:rPr>
          <w:i/>
          <w:iCs/>
          <w:lang w:eastAsia="en-US"/>
        </w:rPr>
      </w:pPr>
      <w:r w:rsidRPr="00707AD0">
        <w:rPr>
          <w:i/>
          <w:iCs/>
          <w:lang w:eastAsia="en-US"/>
        </w:rPr>
        <w:t>Fenqin (Huawei) comments.</w:t>
      </w:r>
    </w:p>
    <w:p w14:paraId="31B0D000" w14:textId="77777777" w:rsidR="00707AD0" w:rsidRPr="00707AD0" w:rsidRDefault="00707AD0" w:rsidP="00707AD0">
      <w:pPr>
        <w:pStyle w:val="FP"/>
        <w:keepLines/>
        <w:rPr>
          <w:i/>
          <w:iCs/>
          <w:lang w:eastAsia="en-US"/>
        </w:rPr>
      </w:pPr>
      <w:r w:rsidRPr="00707AD0">
        <w:rPr>
          <w:i/>
          <w:iCs/>
          <w:lang w:eastAsia="en-US"/>
        </w:rPr>
        <w:t>Qian Chen (Ericsson) responds to Fenqin (Huawei) and asks a question.</w:t>
      </w:r>
    </w:p>
    <w:p w14:paraId="02CCB0DE" w14:textId="77777777" w:rsidR="00707AD0" w:rsidRPr="00707AD0" w:rsidRDefault="00707AD0" w:rsidP="00707AD0">
      <w:pPr>
        <w:pStyle w:val="FP"/>
        <w:keepLines/>
        <w:rPr>
          <w:i/>
          <w:iCs/>
          <w:lang w:eastAsia="en-US"/>
        </w:rPr>
      </w:pPr>
      <w:r w:rsidRPr="00707AD0">
        <w:rPr>
          <w:i/>
          <w:iCs/>
          <w:lang w:eastAsia="en-US"/>
        </w:rPr>
        <w:t>Fenqin (Huawei) responds.</w:t>
      </w:r>
    </w:p>
    <w:p w14:paraId="6C15DE00" w14:textId="77777777" w:rsidR="00707AD0" w:rsidRPr="00707AD0" w:rsidRDefault="00707AD0" w:rsidP="00707AD0">
      <w:pPr>
        <w:pStyle w:val="FP"/>
        <w:keepLines/>
        <w:rPr>
          <w:i/>
          <w:iCs/>
          <w:lang w:eastAsia="en-US"/>
        </w:rPr>
      </w:pPr>
      <w:r w:rsidRPr="00707AD0">
        <w:rPr>
          <w:i/>
          <w:iCs/>
          <w:lang w:eastAsia="en-US"/>
        </w:rPr>
        <w:t>Laurent (Nokia): Comments</w:t>
      </w:r>
    </w:p>
    <w:p w14:paraId="7BBA2C52" w14:textId="77777777" w:rsidR="00707AD0" w:rsidRPr="00707AD0" w:rsidRDefault="00707AD0" w:rsidP="00707AD0">
      <w:pPr>
        <w:pStyle w:val="FP"/>
        <w:keepLines/>
        <w:rPr>
          <w:i/>
          <w:iCs/>
          <w:lang w:eastAsia="en-US"/>
        </w:rPr>
      </w:pPr>
      <w:r w:rsidRPr="00707AD0">
        <w:rPr>
          <w:i/>
          <w:iCs/>
          <w:lang w:eastAsia="en-US"/>
        </w:rPr>
        <w:t>Qian Chen (Ericsson): responds to Laurent (Nokia)</w:t>
      </w:r>
    </w:p>
    <w:p w14:paraId="1F205B9D" w14:textId="77777777" w:rsidR="00707AD0" w:rsidRPr="00707AD0" w:rsidRDefault="00707AD0" w:rsidP="00707AD0">
      <w:pPr>
        <w:pStyle w:val="FP"/>
        <w:keepLines/>
        <w:rPr>
          <w:i/>
          <w:iCs/>
          <w:lang w:eastAsia="en-US"/>
        </w:rPr>
      </w:pPr>
      <w:r w:rsidRPr="00707AD0">
        <w:rPr>
          <w:i/>
          <w:iCs/>
          <w:lang w:eastAsia="en-US"/>
        </w:rPr>
        <w:t>Laurent (Nokia): provides r01</w:t>
      </w:r>
    </w:p>
    <w:p w14:paraId="118D0BFB" w14:textId="77777777" w:rsidR="00707AD0" w:rsidRPr="00707AD0" w:rsidRDefault="00707AD0" w:rsidP="00707AD0">
      <w:pPr>
        <w:pStyle w:val="FP"/>
        <w:keepLines/>
        <w:rPr>
          <w:i/>
          <w:iCs/>
          <w:lang w:eastAsia="en-US"/>
        </w:rPr>
      </w:pPr>
      <w:r w:rsidRPr="00707AD0">
        <w:rPr>
          <w:i/>
          <w:iCs/>
          <w:lang w:eastAsia="en-US"/>
        </w:rPr>
        <w:t>Laurent (Nokia): provides r02</w:t>
      </w:r>
    </w:p>
    <w:p w14:paraId="10EAC66D" w14:textId="77777777" w:rsidR="00707AD0" w:rsidRPr="00707AD0" w:rsidRDefault="00707AD0" w:rsidP="00707AD0">
      <w:pPr>
        <w:pStyle w:val="FP"/>
        <w:keepLines/>
        <w:rPr>
          <w:i/>
          <w:iCs/>
          <w:lang w:eastAsia="en-US"/>
        </w:rPr>
      </w:pPr>
      <w:r w:rsidRPr="00707AD0">
        <w:rPr>
          <w:i/>
          <w:iCs/>
          <w:lang w:eastAsia="en-US"/>
        </w:rPr>
        <w:t>Qian Chen (Ericsson): comments and provides r03</w:t>
      </w:r>
    </w:p>
    <w:p w14:paraId="19F6EB44" w14:textId="77777777" w:rsidR="00707AD0" w:rsidRPr="00707AD0" w:rsidRDefault="00707AD0" w:rsidP="00707AD0">
      <w:pPr>
        <w:pStyle w:val="FP"/>
        <w:keepLines/>
        <w:rPr>
          <w:i/>
          <w:iCs/>
          <w:lang w:eastAsia="en-US"/>
        </w:rPr>
      </w:pPr>
      <w:r w:rsidRPr="00707AD0">
        <w:rPr>
          <w:i/>
          <w:iCs/>
          <w:lang w:eastAsia="en-US"/>
        </w:rPr>
        <w:t>Laurent (Nokia): answers and provides r04</w:t>
      </w:r>
    </w:p>
    <w:p w14:paraId="68ABA5F9" w14:textId="77777777" w:rsidR="00707AD0" w:rsidRPr="00707AD0" w:rsidRDefault="00707AD0" w:rsidP="00707AD0">
      <w:pPr>
        <w:pStyle w:val="FP"/>
        <w:keepLines/>
        <w:rPr>
          <w:i/>
          <w:iCs/>
          <w:lang w:eastAsia="en-US"/>
        </w:rPr>
      </w:pPr>
      <w:r w:rsidRPr="00707AD0">
        <w:rPr>
          <w:i/>
          <w:iCs/>
          <w:lang w:eastAsia="en-US"/>
        </w:rPr>
        <w:t>Fenqin (Huawei): comments and provide r05</w:t>
      </w:r>
    </w:p>
    <w:p w14:paraId="72B2924D" w14:textId="77777777" w:rsidR="00707AD0" w:rsidRPr="00707AD0" w:rsidRDefault="00707AD0" w:rsidP="00707AD0">
      <w:pPr>
        <w:pStyle w:val="FP"/>
        <w:keepLines/>
        <w:rPr>
          <w:i/>
          <w:iCs/>
          <w:lang w:eastAsia="en-US"/>
        </w:rPr>
      </w:pPr>
      <w:r w:rsidRPr="00707AD0">
        <w:rPr>
          <w:i/>
          <w:iCs/>
          <w:lang w:eastAsia="en-US"/>
        </w:rPr>
        <w:t>==== 4.X, 5.X, 6.X, 7.X Revisions Deadline ====</w:t>
      </w:r>
    </w:p>
    <w:p w14:paraId="46361C09" w14:textId="77777777" w:rsidR="00707AD0" w:rsidRPr="00707AD0" w:rsidRDefault="00707AD0" w:rsidP="00707AD0">
      <w:pPr>
        <w:pStyle w:val="FP"/>
        <w:keepLines/>
        <w:rPr>
          <w:i/>
          <w:iCs/>
          <w:lang w:eastAsia="en-US"/>
        </w:rPr>
      </w:pPr>
      <w:r w:rsidRPr="00707AD0">
        <w:rPr>
          <w:i/>
          <w:iCs/>
          <w:lang w:eastAsia="en-US"/>
        </w:rPr>
        <w:t>Laurent (Nokia): objects to R00, R03, R05, ; I could as a compromise accept R06 version (Sent beyond the deadline). if R01, R02, R06 (better) can't get approved then we should postpone</w:t>
      </w:r>
    </w:p>
    <w:p w14:paraId="01D6C824" w14:textId="77777777" w:rsidR="00707AD0" w:rsidRPr="00707AD0" w:rsidRDefault="00707AD0" w:rsidP="00707AD0">
      <w:pPr>
        <w:pStyle w:val="FP"/>
        <w:keepLines/>
        <w:rPr>
          <w:i/>
          <w:iCs/>
          <w:lang w:eastAsia="en-US"/>
        </w:rPr>
      </w:pPr>
      <w:r w:rsidRPr="00707AD0">
        <w:rPr>
          <w:i/>
          <w:iCs/>
          <w:lang w:eastAsia="en-US"/>
        </w:rPr>
        <w:t>Qian Chen (Ericsson): comments and ask questions</w:t>
      </w:r>
    </w:p>
    <w:p w14:paraId="5BEBD51F" w14:textId="77777777" w:rsidR="00707AD0" w:rsidRPr="00707AD0" w:rsidRDefault="00707AD0" w:rsidP="00707AD0">
      <w:pPr>
        <w:pStyle w:val="FP"/>
        <w:keepLines/>
        <w:rPr>
          <w:i/>
          <w:iCs/>
          <w:lang w:eastAsia="en-US"/>
        </w:rPr>
      </w:pPr>
      <w:r w:rsidRPr="00707AD0">
        <w:rPr>
          <w:i/>
          <w:iCs/>
          <w:lang w:eastAsia="en-US"/>
        </w:rPr>
        <w:t>Tao(chair): Can we go with late r06 and check over CC#2?</w:t>
      </w:r>
    </w:p>
    <w:p w14:paraId="1BFE8CDF" w14:textId="77777777" w:rsidR="00707AD0" w:rsidRPr="00707AD0" w:rsidRDefault="00707AD0" w:rsidP="00707AD0">
      <w:pPr>
        <w:pStyle w:val="FP"/>
        <w:keepLines/>
        <w:rPr>
          <w:i/>
          <w:iCs/>
          <w:lang w:eastAsia="en-US"/>
        </w:rPr>
      </w:pPr>
      <w:r w:rsidRPr="00707AD0">
        <w:rPr>
          <w:i/>
          <w:iCs/>
          <w:lang w:eastAsia="en-US"/>
        </w:rPr>
        <w:t>Qian Chen (Ericsson): proposes to go with r03 or r05. R04 and r06 is not technically correct in our understanding. We can also make a decision on which revision to go during CC#2, if Laurent (Nokia) needs a little bit more time to check the information provided below.</w:t>
      </w:r>
    </w:p>
    <w:p w14:paraId="33D94D8D" w14:textId="77777777" w:rsidR="00707AD0" w:rsidRPr="00707AD0" w:rsidRDefault="00707AD0" w:rsidP="00707AD0">
      <w:pPr>
        <w:pStyle w:val="FP"/>
        <w:keepLines/>
        <w:rPr>
          <w:i/>
          <w:iCs/>
          <w:lang w:eastAsia="en-US"/>
        </w:rPr>
      </w:pPr>
      <w:proofErr w:type="spellStart"/>
      <w:r w:rsidRPr="00707AD0">
        <w:rPr>
          <w:i/>
          <w:iCs/>
          <w:lang w:eastAsia="en-US"/>
        </w:rPr>
        <w:t>Jinguo</w:t>
      </w:r>
      <w:proofErr w:type="spellEnd"/>
      <w:r w:rsidRPr="00707AD0">
        <w:rPr>
          <w:i/>
          <w:iCs/>
          <w:lang w:eastAsia="en-US"/>
        </w:rPr>
        <w:t>(ZTE) comments that the service operation in r06 is not aligned with the call flow.</w:t>
      </w:r>
    </w:p>
    <w:p w14:paraId="11795014" w14:textId="77777777" w:rsidR="00707AD0" w:rsidRPr="00707AD0" w:rsidRDefault="00707AD0" w:rsidP="00707AD0">
      <w:pPr>
        <w:pStyle w:val="FP"/>
        <w:keepLines/>
        <w:rPr>
          <w:i/>
          <w:iCs/>
          <w:lang w:eastAsia="en-US"/>
        </w:rPr>
      </w:pPr>
      <w:r w:rsidRPr="00707AD0">
        <w:rPr>
          <w:i/>
          <w:iCs/>
          <w:lang w:eastAsia="en-US"/>
        </w:rPr>
        <w:t xml:space="preserve">Qian Chen (Ericsson) responds to </w:t>
      </w:r>
      <w:proofErr w:type="spellStart"/>
      <w:r w:rsidRPr="00707AD0">
        <w:rPr>
          <w:i/>
          <w:iCs/>
          <w:lang w:eastAsia="en-US"/>
        </w:rPr>
        <w:t>Jinguo</w:t>
      </w:r>
      <w:proofErr w:type="spellEnd"/>
      <w:r w:rsidRPr="00707AD0">
        <w:rPr>
          <w:i/>
          <w:iCs/>
          <w:lang w:eastAsia="en-US"/>
        </w:rPr>
        <w:t xml:space="preserve"> (ZTE).</w:t>
      </w:r>
    </w:p>
    <w:p w14:paraId="3C2B899C" w14:textId="77777777" w:rsidR="00707AD0" w:rsidRPr="00707AD0" w:rsidRDefault="00707AD0" w:rsidP="00707AD0">
      <w:pPr>
        <w:pStyle w:val="FP"/>
        <w:keepLines/>
        <w:rPr>
          <w:i/>
          <w:iCs/>
          <w:lang w:eastAsia="en-US"/>
        </w:rPr>
      </w:pPr>
      <w:r w:rsidRPr="00707AD0">
        <w:rPr>
          <w:i/>
          <w:iCs/>
          <w:lang w:eastAsia="en-US"/>
        </w:rPr>
        <w:t>Fenqin(Huawei), comment and prefer r05</w:t>
      </w:r>
    </w:p>
    <w:p w14:paraId="71A0919A" w14:textId="77777777" w:rsidR="00707AD0" w:rsidRPr="00707AD0" w:rsidRDefault="00707AD0" w:rsidP="00707AD0">
      <w:pPr>
        <w:pStyle w:val="FP"/>
        <w:keepLines/>
        <w:rPr>
          <w:i/>
          <w:iCs/>
          <w:lang w:eastAsia="en-US"/>
        </w:rPr>
      </w:pPr>
      <w:r w:rsidRPr="00707AD0">
        <w:rPr>
          <w:i/>
          <w:iCs/>
          <w:lang w:eastAsia="en-US"/>
        </w:rPr>
        <w:t>==== 4.X, 5.X, 6.X, 7.X Final Deadline ====</w:t>
      </w:r>
    </w:p>
    <w:p w14:paraId="2AFEF39C" w14:textId="77777777" w:rsidR="00707AD0" w:rsidRPr="00707AD0" w:rsidRDefault="00707AD0" w:rsidP="00707AD0">
      <w:pPr>
        <w:pStyle w:val="FP"/>
        <w:keepLines/>
        <w:rPr>
          <w:i/>
          <w:iCs/>
          <w:lang w:eastAsia="en-US"/>
        </w:rPr>
      </w:pPr>
    </w:p>
    <w:p w14:paraId="11D47839" w14:textId="77777777" w:rsidR="00707AD0" w:rsidRPr="00A3071B" w:rsidRDefault="00707AD0" w:rsidP="00707AD0">
      <w:pPr>
        <w:keepNext/>
        <w:keepLines/>
      </w:pPr>
      <w:r>
        <w:rPr>
          <w:b/>
        </w:rPr>
        <w:t>Discussion and conclusion:</w:t>
      </w:r>
    </w:p>
    <w:p w14:paraId="1F14E04D" w14:textId="059168AB" w:rsidR="00707AD0" w:rsidRDefault="0047131A" w:rsidP="00707AD0">
      <w:pPr>
        <w:rPr>
          <w:lang w:eastAsia="en-US"/>
        </w:rPr>
      </w:pPr>
      <w:r w:rsidRPr="0047131A">
        <w:rPr>
          <w:b/>
          <w:bCs/>
          <w:lang w:eastAsia="en-US"/>
        </w:rPr>
        <w:t>r11</w:t>
      </w:r>
      <w:r>
        <w:rPr>
          <w:lang w:eastAsia="en-US"/>
        </w:rPr>
        <w:t xml:space="preserve"> was proposed. The SA WG2 Chair asked that only minor updates are considered after the deadline, clearly showing the update to previous versions. This was related to an LS from CT WG1. r11 was agreed and revised in </w:t>
      </w:r>
      <w:r w:rsidRPr="0047131A">
        <w:rPr>
          <w:rFonts w:cs="Arial"/>
          <w:color w:val="0000FF"/>
          <w:szCs w:val="16"/>
          <w:lang w:eastAsia="en-US"/>
        </w:rPr>
        <w:t>S2-21</w:t>
      </w:r>
      <w:r>
        <w:rPr>
          <w:rFonts w:cs="Arial"/>
          <w:color w:val="0000FF"/>
          <w:szCs w:val="16"/>
          <w:lang w:eastAsia="en-US"/>
        </w:rPr>
        <w:t>01058</w:t>
      </w:r>
      <w:r>
        <w:t xml:space="preserve">. </w:t>
      </w:r>
      <w:r w:rsidRPr="0047131A">
        <w:rPr>
          <w:color w:val="FF0000"/>
        </w:rPr>
        <w:t>Approved</w:t>
      </w:r>
      <w:r>
        <w:t>.</w:t>
      </w:r>
    </w:p>
    <w:p w14:paraId="7EEDA949" w14:textId="77777777" w:rsidR="00707AD0" w:rsidRDefault="00707AD0" w:rsidP="00707AD0">
      <w:pPr>
        <w:rPr>
          <w:lang w:eastAsia="en-US"/>
        </w:rPr>
      </w:pPr>
    </w:p>
    <w:p w14:paraId="26B5A6F6" w14:textId="7FD681E1" w:rsidR="00707AD0" w:rsidRDefault="00707AD0" w:rsidP="0047131A">
      <w:pPr>
        <w:pBdr>
          <w:top w:val="single" w:sz="4" w:space="1" w:color="auto"/>
        </w:pBdr>
        <w:rPr>
          <w:lang w:eastAsia="en-US"/>
        </w:rPr>
      </w:pPr>
      <w:r>
        <w:rPr>
          <w:color w:val="0000FF"/>
          <w:lang w:eastAsia="en-US"/>
        </w:rPr>
        <w:lastRenderedPageBreak/>
        <w:t>TD S2</w:t>
      </w:r>
      <w:r>
        <w:rPr>
          <w:color w:val="0000FF"/>
          <w:lang w:eastAsia="en-US"/>
        </w:rPr>
        <w:noBreakHyphen/>
        <w:t>2100063</w:t>
      </w:r>
      <w:r w:rsidR="0047131A">
        <w:rPr>
          <w:lang w:eastAsia="en-US"/>
        </w:rPr>
        <w:t xml:space="preserve"> (</w:t>
      </w:r>
      <w:r>
        <w:rPr>
          <w:lang w:eastAsia="en-US"/>
        </w:rPr>
        <w:t>CR</w:t>
      </w:r>
      <w:r w:rsidR="0047131A">
        <w:rPr>
          <w:lang w:eastAsia="en-US"/>
        </w:rPr>
        <w:t xml:space="preserve">) </w:t>
      </w:r>
      <w:r>
        <w:rPr>
          <w:lang w:eastAsia="en-US"/>
        </w:rPr>
        <w:t>On alignment of RACS capability detection with RAN WG3</w:t>
      </w:r>
      <w:r w:rsidR="0047131A">
        <w:rPr>
          <w:lang w:eastAsia="en-US"/>
        </w:rPr>
        <w:t xml:space="preserve"> (</w:t>
      </w:r>
      <w:r>
        <w:rPr>
          <w:lang w:eastAsia="en-US"/>
        </w:rPr>
        <w:t>Nokia, Nokia Shanghai bell, Qualcomm Inc., Ericsson</w:t>
      </w:r>
      <w:r w:rsidR="0047131A">
        <w:rPr>
          <w:lang w:eastAsia="en-US"/>
        </w:rPr>
        <w:t>)</w:t>
      </w:r>
      <w:r w:rsidR="0047131A">
        <w:rPr>
          <w:lang w:eastAsia="en-US"/>
        </w:rPr>
        <w:br/>
      </w:r>
      <w:r>
        <w:rPr>
          <w:lang w:eastAsia="en-US"/>
        </w:rPr>
        <w:t>For CC#2</w:t>
      </w:r>
    </w:p>
    <w:p w14:paraId="21D2EAC2" w14:textId="77777777" w:rsidR="00707AD0" w:rsidRPr="00707AD0" w:rsidRDefault="00707AD0" w:rsidP="00707AD0">
      <w:pPr>
        <w:pStyle w:val="FP"/>
        <w:rPr>
          <w:b/>
          <w:bCs/>
          <w:lang w:eastAsia="en-US"/>
        </w:rPr>
      </w:pPr>
      <w:r w:rsidRPr="00707AD0">
        <w:rPr>
          <w:b/>
          <w:bCs/>
          <w:lang w:eastAsia="en-US"/>
        </w:rPr>
        <w:t>e-mail comments:</w:t>
      </w:r>
    </w:p>
    <w:p w14:paraId="43FC9846" w14:textId="32E56DE5" w:rsidR="00707AD0" w:rsidRPr="00707AD0" w:rsidRDefault="00707AD0" w:rsidP="00707AD0">
      <w:pPr>
        <w:pStyle w:val="FP"/>
        <w:keepLines/>
        <w:rPr>
          <w:i/>
          <w:iCs/>
          <w:lang w:eastAsia="en-US"/>
        </w:rPr>
      </w:pPr>
      <w:r w:rsidRPr="00707AD0">
        <w:rPr>
          <w:i/>
          <w:iCs/>
          <w:lang w:eastAsia="en-US"/>
        </w:rPr>
        <w:t>Chris (Vodafone) objects to this CR.</w:t>
      </w:r>
    </w:p>
    <w:p w14:paraId="30B92836" w14:textId="77777777" w:rsidR="00707AD0" w:rsidRPr="00707AD0" w:rsidRDefault="00707AD0" w:rsidP="00707AD0">
      <w:pPr>
        <w:pStyle w:val="FP"/>
        <w:keepLines/>
        <w:rPr>
          <w:i/>
          <w:iCs/>
          <w:lang w:eastAsia="en-US"/>
        </w:rPr>
      </w:pPr>
      <w:r w:rsidRPr="00707AD0">
        <w:rPr>
          <w:i/>
          <w:iCs/>
          <w:lang w:eastAsia="en-US"/>
        </w:rPr>
        <w:t>==== 4.X, 5.X, 6.X, 7.X Revisions Deadline ====</w:t>
      </w:r>
    </w:p>
    <w:p w14:paraId="58123E90" w14:textId="77777777" w:rsidR="00707AD0" w:rsidRPr="00707AD0" w:rsidRDefault="00707AD0" w:rsidP="00707AD0">
      <w:pPr>
        <w:pStyle w:val="FP"/>
        <w:keepLines/>
        <w:rPr>
          <w:i/>
          <w:iCs/>
          <w:lang w:eastAsia="en-US"/>
        </w:rPr>
      </w:pPr>
      <w:r w:rsidRPr="00707AD0">
        <w:rPr>
          <w:i/>
          <w:iCs/>
          <w:lang w:eastAsia="en-US"/>
        </w:rPr>
        <w:t>Alessio (</w:t>
      </w:r>
      <w:proofErr w:type="spellStart"/>
      <w:r w:rsidRPr="00707AD0">
        <w:rPr>
          <w:i/>
          <w:iCs/>
          <w:lang w:eastAsia="en-US"/>
        </w:rPr>
        <w:t>nokia</w:t>
      </w:r>
      <w:proofErr w:type="spellEnd"/>
      <w:r w:rsidRPr="00707AD0">
        <w:rPr>
          <w:i/>
          <w:iCs/>
          <w:lang w:eastAsia="en-US"/>
        </w:rPr>
        <w:t>) comments: we should discuss in CC#2 or later calls.</w:t>
      </w:r>
    </w:p>
    <w:p w14:paraId="7770BAC1" w14:textId="77777777" w:rsidR="00707AD0" w:rsidRPr="00707AD0" w:rsidRDefault="00707AD0" w:rsidP="00707AD0">
      <w:pPr>
        <w:pStyle w:val="FP"/>
        <w:keepLines/>
        <w:rPr>
          <w:i/>
          <w:iCs/>
          <w:lang w:eastAsia="en-US"/>
        </w:rPr>
      </w:pPr>
      <w:r w:rsidRPr="00707AD0">
        <w:rPr>
          <w:i/>
          <w:iCs/>
          <w:lang w:eastAsia="en-US"/>
        </w:rPr>
        <w:t>Chris (Vodafone) is OK for this to go a CC. Same issue as S2-2100064. We may need an LS to RAN 3.</w:t>
      </w:r>
    </w:p>
    <w:p w14:paraId="6EB9A24A" w14:textId="77777777" w:rsidR="00707AD0" w:rsidRPr="00707AD0" w:rsidRDefault="00707AD0" w:rsidP="00707AD0">
      <w:pPr>
        <w:pStyle w:val="FP"/>
        <w:keepLines/>
        <w:rPr>
          <w:i/>
          <w:iCs/>
          <w:lang w:eastAsia="en-US"/>
        </w:rPr>
      </w:pPr>
      <w:r w:rsidRPr="00707AD0">
        <w:rPr>
          <w:i/>
          <w:iCs/>
          <w:lang w:eastAsia="en-US"/>
        </w:rPr>
        <w:t>Chris says we can align this CR once S2-2100064 is solved.</w:t>
      </w:r>
    </w:p>
    <w:p w14:paraId="5D9DCCE1" w14:textId="77777777" w:rsidR="00707AD0" w:rsidRPr="00707AD0" w:rsidRDefault="00707AD0" w:rsidP="00707AD0">
      <w:pPr>
        <w:pStyle w:val="FP"/>
        <w:keepLines/>
        <w:rPr>
          <w:i/>
          <w:iCs/>
          <w:lang w:eastAsia="en-US"/>
        </w:rPr>
      </w:pPr>
      <w:r w:rsidRPr="00707AD0">
        <w:rPr>
          <w:i/>
          <w:iCs/>
          <w:lang w:eastAsia="en-US"/>
        </w:rPr>
        <w:t>==== 4.X, 5.X, 6.X, 7.X Final Deadline ====</w:t>
      </w:r>
    </w:p>
    <w:p w14:paraId="372D81CD" w14:textId="77777777" w:rsidR="00707AD0" w:rsidRPr="00707AD0" w:rsidRDefault="00707AD0" w:rsidP="00707AD0">
      <w:pPr>
        <w:pStyle w:val="FP"/>
        <w:keepLines/>
        <w:rPr>
          <w:i/>
          <w:iCs/>
          <w:lang w:eastAsia="en-US"/>
        </w:rPr>
      </w:pPr>
    </w:p>
    <w:p w14:paraId="67D96A11" w14:textId="77777777" w:rsidR="00707AD0" w:rsidRPr="00A3071B" w:rsidRDefault="00707AD0" w:rsidP="00707AD0">
      <w:pPr>
        <w:keepNext/>
        <w:keepLines/>
      </w:pPr>
      <w:r>
        <w:rPr>
          <w:b/>
        </w:rPr>
        <w:t>Discussion and conclusion:</w:t>
      </w:r>
    </w:p>
    <w:p w14:paraId="1AC6EACA" w14:textId="0A2F1050" w:rsidR="00707AD0" w:rsidRPr="0047131A" w:rsidRDefault="0047131A" w:rsidP="00707AD0">
      <w:r>
        <w:rPr>
          <w:lang w:eastAsia="en-US"/>
        </w:rPr>
        <w:t xml:space="preserve">Vodafone proposed S2 2100064r01 to aid discussion on this. Qualcomm did not agree to use the transfer for this type of negotiation and preferred to ask RAN WG3 to design a 'plug and play' mechanism for this. </w:t>
      </w:r>
      <w:r w:rsidRPr="0047131A">
        <w:rPr>
          <w:color w:val="0000FF"/>
          <w:lang w:eastAsia="en-US"/>
        </w:rPr>
        <w:t>This was left for further discussion and moved to AI 4.3.</w:t>
      </w:r>
      <w:r w:rsidRPr="0047131A">
        <w:t xml:space="preserve"> An outgoing LS was created in </w:t>
      </w:r>
      <w:r w:rsidRPr="0047131A">
        <w:rPr>
          <w:color w:val="0000FF"/>
          <w:lang w:eastAsia="en-US"/>
        </w:rPr>
        <w:t>S2-21</w:t>
      </w:r>
      <w:r w:rsidRPr="0047131A">
        <w:rPr>
          <w:color w:val="0000FF"/>
        </w:rPr>
        <w:t>01059</w:t>
      </w:r>
      <w:r w:rsidRPr="0047131A">
        <w:t>.</w:t>
      </w:r>
    </w:p>
    <w:p w14:paraId="5C2A0E57" w14:textId="77777777" w:rsidR="00707AD0" w:rsidRDefault="00707AD0" w:rsidP="00707AD0">
      <w:pPr>
        <w:rPr>
          <w:lang w:eastAsia="en-US"/>
        </w:rPr>
      </w:pPr>
    </w:p>
    <w:p w14:paraId="5BD0769D" w14:textId="5CD091A4"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2100064</w:t>
      </w:r>
      <w:r w:rsidR="0047131A">
        <w:rPr>
          <w:lang w:eastAsia="en-US"/>
        </w:rPr>
        <w:t xml:space="preserve"> (</w:t>
      </w:r>
      <w:r>
        <w:rPr>
          <w:lang w:eastAsia="en-US"/>
        </w:rPr>
        <w:t>CR</w:t>
      </w:r>
      <w:r w:rsidR="0047131A">
        <w:rPr>
          <w:lang w:eastAsia="en-US"/>
        </w:rPr>
        <w:t xml:space="preserve">) </w:t>
      </w:r>
      <w:r>
        <w:rPr>
          <w:lang w:eastAsia="en-US"/>
        </w:rPr>
        <w:t>On alignment of RACS capability detection with RAN WG3</w:t>
      </w:r>
      <w:r w:rsidR="0047131A">
        <w:rPr>
          <w:lang w:eastAsia="en-US"/>
        </w:rPr>
        <w:t xml:space="preserve"> (</w:t>
      </w:r>
      <w:r>
        <w:rPr>
          <w:lang w:eastAsia="en-US"/>
        </w:rPr>
        <w:t>Nokia, Nokia Shanghai Bell,</w:t>
      </w:r>
      <w:r w:rsidR="0047131A">
        <w:rPr>
          <w:lang w:eastAsia="en-US"/>
        </w:rPr>
        <w:t xml:space="preserve"> </w:t>
      </w:r>
      <w:r>
        <w:rPr>
          <w:lang w:eastAsia="en-US"/>
        </w:rPr>
        <w:t>Qualcomm Inc, Ericsson</w:t>
      </w:r>
      <w:r w:rsidR="0047131A">
        <w:rPr>
          <w:lang w:eastAsia="en-US"/>
        </w:rPr>
        <w:t>)</w:t>
      </w:r>
      <w:r w:rsidR="0047131A">
        <w:rPr>
          <w:lang w:eastAsia="en-US"/>
        </w:rPr>
        <w:br/>
      </w:r>
      <w:r>
        <w:rPr>
          <w:lang w:eastAsia="en-US"/>
        </w:rPr>
        <w:t>For CC#2</w:t>
      </w:r>
    </w:p>
    <w:p w14:paraId="67635C3E" w14:textId="77777777" w:rsidR="00707AD0" w:rsidRPr="00707AD0" w:rsidRDefault="00707AD0" w:rsidP="00707AD0">
      <w:pPr>
        <w:pStyle w:val="FP"/>
        <w:rPr>
          <w:b/>
          <w:bCs/>
          <w:lang w:eastAsia="en-US"/>
        </w:rPr>
      </w:pPr>
      <w:r w:rsidRPr="00707AD0">
        <w:rPr>
          <w:b/>
          <w:bCs/>
          <w:lang w:eastAsia="en-US"/>
        </w:rPr>
        <w:t>e-mail comments:</w:t>
      </w:r>
    </w:p>
    <w:p w14:paraId="1C1FD565" w14:textId="26A67B2F" w:rsidR="00707AD0" w:rsidRPr="00707AD0" w:rsidRDefault="00707AD0" w:rsidP="00707AD0">
      <w:pPr>
        <w:pStyle w:val="FP"/>
        <w:keepLines/>
        <w:rPr>
          <w:i/>
          <w:iCs/>
          <w:lang w:eastAsia="en-US"/>
        </w:rPr>
      </w:pPr>
      <w:r w:rsidRPr="00707AD0">
        <w:rPr>
          <w:i/>
          <w:iCs/>
          <w:lang w:eastAsia="en-US"/>
        </w:rPr>
        <w:t>Chris (Vodafone) objects to this CR.</w:t>
      </w:r>
    </w:p>
    <w:p w14:paraId="23958D87" w14:textId="77777777" w:rsidR="00707AD0" w:rsidRPr="00707AD0" w:rsidRDefault="00707AD0" w:rsidP="00707AD0">
      <w:pPr>
        <w:pStyle w:val="FP"/>
        <w:keepLines/>
        <w:rPr>
          <w:i/>
          <w:iCs/>
          <w:lang w:eastAsia="en-US"/>
        </w:rPr>
      </w:pPr>
      <w:r w:rsidRPr="00707AD0">
        <w:rPr>
          <w:i/>
          <w:iCs/>
          <w:lang w:eastAsia="en-US"/>
        </w:rPr>
        <w:t>Haris (Qualcomm) comments on the objection from Vodafone</w:t>
      </w:r>
    </w:p>
    <w:p w14:paraId="6668A58E" w14:textId="77777777" w:rsidR="00707AD0" w:rsidRPr="00707AD0" w:rsidRDefault="00707AD0" w:rsidP="00707AD0">
      <w:pPr>
        <w:pStyle w:val="FP"/>
        <w:keepLines/>
        <w:rPr>
          <w:i/>
          <w:iCs/>
          <w:lang w:eastAsia="en-US"/>
        </w:rPr>
      </w:pPr>
      <w:r w:rsidRPr="00707AD0">
        <w:rPr>
          <w:i/>
          <w:iCs/>
          <w:lang w:eastAsia="en-US"/>
        </w:rPr>
        <w:t>==== 4.X, 5.X, 6.X, 7.X Revisions Deadline ====</w:t>
      </w:r>
    </w:p>
    <w:p w14:paraId="4F2111B7" w14:textId="77777777" w:rsidR="00707AD0" w:rsidRPr="00707AD0" w:rsidRDefault="00707AD0" w:rsidP="00707AD0">
      <w:pPr>
        <w:pStyle w:val="FP"/>
        <w:keepLines/>
        <w:rPr>
          <w:i/>
          <w:iCs/>
          <w:lang w:eastAsia="en-US"/>
        </w:rPr>
      </w:pPr>
      <w:r w:rsidRPr="00707AD0">
        <w:rPr>
          <w:i/>
          <w:iCs/>
          <w:lang w:eastAsia="en-US"/>
        </w:rPr>
        <w:t>Qian Chen (Ericsson) provides information</w:t>
      </w:r>
    </w:p>
    <w:p w14:paraId="2B5A3135" w14:textId="77777777" w:rsidR="00707AD0" w:rsidRPr="00707AD0" w:rsidRDefault="00707AD0" w:rsidP="00707AD0">
      <w:pPr>
        <w:pStyle w:val="FP"/>
        <w:keepLines/>
        <w:rPr>
          <w:i/>
          <w:iCs/>
          <w:lang w:eastAsia="en-US"/>
        </w:rPr>
      </w:pPr>
      <w:r w:rsidRPr="00707AD0">
        <w:rPr>
          <w:i/>
          <w:iCs/>
          <w:lang w:eastAsia="en-US"/>
        </w:rPr>
        <w:t>Chris (Vodafone) replies. First RAN 3 need to ensure that 'plug and play' is delivered, then we can align stage 2.</w:t>
      </w:r>
    </w:p>
    <w:p w14:paraId="48398A94" w14:textId="77777777" w:rsidR="00707AD0" w:rsidRPr="00707AD0" w:rsidRDefault="00707AD0" w:rsidP="00707AD0">
      <w:pPr>
        <w:pStyle w:val="FP"/>
        <w:keepLines/>
        <w:rPr>
          <w:i/>
          <w:iCs/>
          <w:lang w:eastAsia="en-US"/>
        </w:rPr>
      </w:pPr>
      <w:r w:rsidRPr="00707AD0">
        <w:rPr>
          <w:i/>
          <w:iCs/>
          <w:lang w:eastAsia="en-US"/>
        </w:rPr>
        <w:t>Alessio (</w:t>
      </w:r>
      <w:proofErr w:type="spellStart"/>
      <w:r w:rsidRPr="00707AD0">
        <w:rPr>
          <w:i/>
          <w:iCs/>
          <w:lang w:eastAsia="en-US"/>
        </w:rPr>
        <w:t>nokia</w:t>
      </w:r>
      <w:proofErr w:type="spellEnd"/>
      <w:r w:rsidRPr="00707AD0">
        <w:rPr>
          <w:i/>
          <w:iCs/>
          <w:lang w:eastAsia="en-US"/>
        </w:rPr>
        <w:t>) comments: we should discuss in CC#2 or later calls.</w:t>
      </w:r>
    </w:p>
    <w:p w14:paraId="4F3659A5" w14:textId="77777777" w:rsidR="00707AD0" w:rsidRPr="00707AD0" w:rsidRDefault="00707AD0" w:rsidP="00707AD0">
      <w:pPr>
        <w:pStyle w:val="FP"/>
        <w:keepLines/>
        <w:rPr>
          <w:i/>
          <w:iCs/>
          <w:lang w:eastAsia="en-US"/>
        </w:rPr>
      </w:pPr>
      <w:r w:rsidRPr="00707AD0">
        <w:rPr>
          <w:i/>
          <w:iCs/>
          <w:lang w:eastAsia="en-US"/>
        </w:rPr>
        <w:t>Chris (Vodafone) is OK for this to go a CC. We may need an LS to RAN 3.</w:t>
      </w:r>
    </w:p>
    <w:p w14:paraId="4515260B" w14:textId="77777777" w:rsidR="00707AD0" w:rsidRPr="00707AD0" w:rsidRDefault="00707AD0" w:rsidP="00707AD0">
      <w:pPr>
        <w:pStyle w:val="FP"/>
        <w:keepLines/>
        <w:rPr>
          <w:i/>
          <w:iCs/>
          <w:lang w:eastAsia="en-US"/>
        </w:rPr>
      </w:pPr>
      <w:r w:rsidRPr="00707AD0">
        <w:rPr>
          <w:i/>
          <w:iCs/>
          <w:lang w:eastAsia="en-US"/>
        </w:rPr>
        <w:t>Chris (Vodafone) posts an r01 that may be useful if we discuss this at a CC.</w:t>
      </w:r>
    </w:p>
    <w:p w14:paraId="49B7AAA4" w14:textId="77777777" w:rsidR="00707AD0" w:rsidRPr="00707AD0" w:rsidRDefault="00707AD0" w:rsidP="00707AD0">
      <w:pPr>
        <w:pStyle w:val="FP"/>
        <w:keepLines/>
        <w:rPr>
          <w:i/>
          <w:iCs/>
          <w:lang w:eastAsia="en-US"/>
        </w:rPr>
      </w:pPr>
      <w:r w:rsidRPr="00707AD0">
        <w:rPr>
          <w:i/>
          <w:iCs/>
          <w:lang w:eastAsia="en-US"/>
        </w:rPr>
        <w:t>==== 4.X, 5.X, 6.X, 7.X Final Deadline ====</w:t>
      </w:r>
    </w:p>
    <w:p w14:paraId="071E9F4A" w14:textId="77777777" w:rsidR="00707AD0" w:rsidRPr="00707AD0" w:rsidRDefault="00707AD0" w:rsidP="00707AD0">
      <w:pPr>
        <w:pStyle w:val="FP"/>
        <w:keepLines/>
        <w:rPr>
          <w:i/>
          <w:iCs/>
          <w:lang w:eastAsia="en-US"/>
        </w:rPr>
      </w:pPr>
    </w:p>
    <w:p w14:paraId="3CD19CA5" w14:textId="77777777" w:rsidR="00707AD0" w:rsidRPr="00A3071B" w:rsidRDefault="00707AD0" w:rsidP="00707AD0">
      <w:pPr>
        <w:keepNext/>
        <w:keepLines/>
      </w:pPr>
      <w:r>
        <w:rPr>
          <w:b/>
        </w:rPr>
        <w:t>Discussion and conclusion:</w:t>
      </w:r>
    </w:p>
    <w:p w14:paraId="507339B6" w14:textId="5BF620FE" w:rsidR="00707AD0" w:rsidRDefault="0047131A" w:rsidP="00707AD0">
      <w:pPr>
        <w:rPr>
          <w:lang w:eastAsia="en-US"/>
        </w:rPr>
      </w:pPr>
      <w:r w:rsidRPr="0047131A">
        <w:rPr>
          <w:color w:val="0000FF"/>
          <w:lang w:eastAsia="en-US"/>
        </w:rPr>
        <w:t>This was left for further discussion and moved to AI 4.3.</w:t>
      </w:r>
      <w:r w:rsidRPr="0047131A">
        <w:t xml:space="preserve"> An outgoing LS was created in </w:t>
      </w:r>
      <w:r w:rsidRPr="0047131A">
        <w:rPr>
          <w:color w:val="0000FF"/>
          <w:lang w:eastAsia="en-US"/>
        </w:rPr>
        <w:t>S2-21</w:t>
      </w:r>
      <w:r w:rsidRPr="0047131A">
        <w:rPr>
          <w:color w:val="0000FF"/>
        </w:rPr>
        <w:t>01059</w:t>
      </w:r>
      <w:r w:rsidRPr="0047131A">
        <w:t>.</w:t>
      </w:r>
    </w:p>
    <w:p w14:paraId="6F79D7CD" w14:textId="77777777" w:rsidR="00707AD0" w:rsidRDefault="00707AD0" w:rsidP="00707AD0">
      <w:pPr>
        <w:rPr>
          <w:lang w:eastAsia="en-US"/>
        </w:rPr>
      </w:pPr>
    </w:p>
    <w:p w14:paraId="79B969D1" w14:textId="706B05C1" w:rsidR="00707AD0" w:rsidRDefault="00707AD0" w:rsidP="0047131A">
      <w:pPr>
        <w:pBdr>
          <w:top w:val="single" w:sz="4" w:space="1" w:color="auto"/>
        </w:pBdr>
        <w:rPr>
          <w:lang w:eastAsia="en-US"/>
        </w:rPr>
      </w:pPr>
      <w:r>
        <w:rPr>
          <w:color w:val="0000FF"/>
          <w:lang w:eastAsia="en-US"/>
        </w:rPr>
        <w:t>TD S2</w:t>
      </w:r>
      <w:r>
        <w:rPr>
          <w:color w:val="0000FF"/>
          <w:lang w:eastAsia="en-US"/>
        </w:rPr>
        <w:noBreakHyphen/>
        <w:t>2101597</w:t>
      </w:r>
      <w:r w:rsidR="0047131A">
        <w:rPr>
          <w:lang w:eastAsia="en-US"/>
        </w:rPr>
        <w:t xml:space="preserve"> (</w:t>
      </w:r>
      <w:r>
        <w:rPr>
          <w:lang w:eastAsia="en-US"/>
        </w:rPr>
        <w:t>CR</w:t>
      </w:r>
      <w:r w:rsidR="0047131A">
        <w:rPr>
          <w:lang w:eastAsia="en-US"/>
        </w:rPr>
        <w:t xml:space="preserve">) </w:t>
      </w:r>
      <w:r>
        <w:rPr>
          <w:lang w:eastAsia="en-US"/>
        </w:rPr>
        <w:t>QoS parameter handling for PDU session transfer between 3GPP and non-3GPP access</w:t>
      </w:r>
      <w:r w:rsidR="0047131A">
        <w:rPr>
          <w:lang w:eastAsia="en-US"/>
        </w:rPr>
        <w:t xml:space="preserve"> (</w:t>
      </w:r>
      <w:r>
        <w:rPr>
          <w:lang w:eastAsia="en-US"/>
        </w:rPr>
        <w:t xml:space="preserve">Huawei, </w:t>
      </w:r>
      <w:proofErr w:type="spellStart"/>
      <w:r>
        <w:rPr>
          <w:lang w:eastAsia="en-US"/>
        </w:rPr>
        <w:t>HiSilicon</w:t>
      </w:r>
      <w:proofErr w:type="spellEnd"/>
      <w:r w:rsidR="0047131A">
        <w:rPr>
          <w:lang w:eastAsia="en-US"/>
        </w:rPr>
        <w:t>)</w:t>
      </w:r>
      <w:r w:rsidR="0047131A">
        <w:rPr>
          <w:lang w:eastAsia="en-US"/>
        </w:rPr>
        <w:br/>
      </w:r>
      <w:r>
        <w:rPr>
          <w:lang w:eastAsia="en-US"/>
        </w:rPr>
        <w:t xml:space="preserve">Revision of </w:t>
      </w:r>
      <w:r>
        <w:rPr>
          <w:color w:val="0000FF"/>
          <w:lang w:eastAsia="en-US"/>
        </w:rPr>
        <w:t>TD S2</w:t>
      </w:r>
      <w:r>
        <w:rPr>
          <w:color w:val="0000FF"/>
          <w:lang w:eastAsia="en-US"/>
        </w:rPr>
        <w:noBreakHyphen/>
        <w:t>2100705</w:t>
      </w:r>
      <w:r>
        <w:rPr>
          <w:lang w:eastAsia="en-US"/>
        </w:rPr>
        <w:t>. For CC#2</w:t>
      </w:r>
    </w:p>
    <w:p w14:paraId="00077394" w14:textId="77777777" w:rsidR="00707AD0" w:rsidRPr="00707AD0" w:rsidRDefault="00707AD0" w:rsidP="00707AD0">
      <w:pPr>
        <w:pStyle w:val="FP"/>
        <w:rPr>
          <w:b/>
          <w:bCs/>
          <w:lang w:eastAsia="en-US"/>
        </w:rPr>
      </w:pPr>
      <w:r w:rsidRPr="00707AD0">
        <w:rPr>
          <w:b/>
          <w:bCs/>
          <w:lang w:eastAsia="en-US"/>
        </w:rPr>
        <w:t>e-mail comments:</w:t>
      </w:r>
    </w:p>
    <w:p w14:paraId="78C5630F" w14:textId="77777777" w:rsidR="00707AD0" w:rsidRPr="00707AD0" w:rsidRDefault="00707AD0" w:rsidP="00707AD0">
      <w:pPr>
        <w:pStyle w:val="FP"/>
        <w:keepLines/>
        <w:rPr>
          <w:i/>
          <w:iCs/>
          <w:lang w:eastAsia="en-US"/>
        </w:rPr>
      </w:pPr>
      <w:r w:rsidRPr="00707AD0">
        <w:rPr>
          <w:i/>
          <w:iCs/>
          <w:lang w:eastAsia="en-US"/>
        </w:rPr>
        <w:t>==== 4.X, 5.X, 6.X, 7.X Revisions Deadline ====</w:t>
      </w:r>
    </w:p>
    <w:p w14:paraId="1E3249CC" w14:textId="77777777" w:rsidR="00707AD0" w:rsidRPr="00707AD0" w:rsidRDefault="00707AD0" w:rsidP="00707AD0">
      <w:pPr>
        <w:pStyle w:val="FP"/>
        <w:keepLines/>
        <w:rPr>
          <w:i/>
          <w:iCs/>
          <w:lang w:eastAsia="en-US"/>
        </w:rPr>
      </w:pPr>
      <w:r w:rsidRPr="00707AD0">
        <w:rPr>
          <w:i/>
          <w:iCs/>
          <w:lang w:eastAsia="en-US"/>
        </w:rPr>
        <w:t>==== 4.X, 5.X, 6.X, 7.X Final Deadline ====</w:t>
      </w:r>
    </w:p>
    <w:p w14:paraId="35BE2888" w14:textId="77777777" w:rsidR="00707AD0" w:rsidRPr="00707AD0" w:rsidRDefault="00707AD0" w:rsidP="00707AD0">
      <w:pPr>
        <w:pStyle w:val="FP"/>
        <w:keepLines/>
        <w:rPr>
          <w:i/>
          <w:iCs/>
          <w:lang w:eastAsia="en-US"/>
        </w:rPr>
      </w:pPr>
      <w:r w:rsidRPr="00707AD0">
        <w:rPr>
          <w:i/>
          <w:iCs/>
          <w:lang w:eastAsia="en-US"/>
        </w:rPr>
        <w:t xml:space="preserve">Laurent (Nokia): asks for a revision of this </w:t>
      </w:r>
      <w:proofErr w:type="spellStart"/>
      <w:r w:rsidRPr="00707AD0">
        <w:rPr>
          <w:i/>
          <w:iCs/>
          <w:lang w:eastAsia="en-US"/>
        </w:rPr>
        <w:t>tdoc</w:t>
      </w:r>
      <w:proofErr w:type="spellEnd"/>
      <w:r w:rsidRPr="00707AD0">
        <w:rPr>
          <w:i/>
          <w:iCs/>
          <w:lang w:eastAsia="en-US"/>
        </w:rPr>
        <w:t xml:space="preserve"> that has an obvious Copy and paste mistake</w:t>
      </w:r>
    </w:p>
    <w:p w14:paraId="5CE3369F" w14:textId="51308B89" w:rsidR="00707AD0" w:rsidRPr="00707AD0" w:rsidRDefault="00707AD0" w:rsidP="00707AD0">
      <w:pPr>
        <w:pStyle w:val="FP"/>
        <w:keepLines/>
        <w:rPr>
          <w:i/>
          <w:iCs/>
          <w:lang w:eastAsia="en-US"/>
        </w:rPr>
      </w:pPr>
      <w:r w:rsidRPr="00707AD0">
        <w:rPr>
          <w:i/>
          <w:iCs/>
          <w:lang w:eastAsia="en-US"/>
        </w:rPr>
        <w:t>Fenqin (Huawei): responds</w:t>
      </w:r>
    </w:p>
    <w:p w14:paraId="4E65DD89" w14:textId="77777777" w:rsidR="00707AD0" w:rsidRPr="00707AD0" w:rsidRDefault="00707AD0" w:rsidP="00707AD0">
      <w:pPr>
        <w:pStyle w:val="FP"/>
        <w:keepLines/>
        <w:rPr>
          <w:i/>
          <w:iCs/>
          <w:lang w:eastAsia="en-US"/>
        </w:rPr>
      </w:pPr>
    </w:p>
    <w:p w14:paraId="711975B4" w14:textId="77777777" w:rsidR="00707AD0" w:rsidRPr="00A3071B" w:rsidRDefault="00707AD0" w:rsidP="00707AD0">
      <w:pPr>
        <w:keepNext/>
        <w:keepLines/>
      </w:pPr>
      <w:r>
        <w:rPr>
          <w:b/>
        </w:rPr>
        <w:t>Discussion and conclusion:</w:t>
      </w:r>
    </w:p>
    <w:p w14:paraId="136AF7AE" w14:textId="7AD37F0C" w:rsidR="00707AD0" w:rsidRPr="0047131A" w:rsidRDefault="0047131A" w:rsidP="00707AD0">
      <w:r>
        <w:rPr>
          <w:lang w:eastAsia="en-US"/>
        </w:rPr>
        <w:t xml:space="preserve">The changes proposed from the original </w:t>
      </w:r>
      <w:r>
        <w:rPr>
          <w:color w:val="0000FF"/>
          <w:lang w:eastAsia="en-US"/>
        </w:rPr>
        <w:t>S2</w:t>
      </w:r>
      <w:r>
        <w:rPr>
          <w:color w:val="0000FF"/>
          <w:lang w:eastAsia="en-US"/>
        </w:rPr>
        <w:noBreakHyphen/>
        <w:t>2100705</w:t>
      </w:r>
      <w:r>
        <w:rPr>
          <w:lang w:eastAsia="en-US"/>
        </w:rPr>
        <w:t xml:space="preserve">.were highlighted by Nokia. This was acceptable and the revision in </w:t>
      </w:r>
      <w:r>
        <w:rPr>
          <w:color w:val="0000FF"/>
          <w:lang w:eastAsia="en-US"/>
        </w:rPr>
        <w:t>S2</w:t>
      </w:r>
      <w:r>
        <w:rPr>
          <w:color w:val="0000FF"/>
          <w:lang w:eastAsia="en-US"/>
        </w:rPr>
        <w:noBreakHyphen/>
        <w:t>2101597</w:t>
      </w:r>
      <w:r>
        <w:t xml:space="preserve"> was </w:t>
      </w:r>
      <w:r>
        <w:rPr>
          <w:color w:val="FF0000"/>
        </w:rPr>
        <w:t>approved</w:t>
      </w:r>
      <w:r>
        <w:t>.</w:t>
      </w:r>
    </w:p>
    <w:p w14:paraId="143647E5" w14:textId="77777777" w:rsidR="00707AD0" w:rsidRPr="0035673E" w:rsidRDefault="00707AD0" w:rsidP="008F445C"/>
    <w:p w14:paraId="13F14437" w14:textId="39E55F73" w:rsidR="00707AD0" w:rsidRDefault="00707AD0" w:rsidP="0064465A">
      <w:pPr>
        <w:pStyle w:val="Heading1"/>
      </w:pPr>
      <w:r>
        <w:t>3</w:t>
      </w:r>
      <w:r>
        <w:tab/>
        <w:t xml:space="preserve">Any Rel-17 SID open issues for </w:t>
      </w:r>
      <w:proofErr w:type="spellStart"/>
      <w:r>
        <w:t>SoH</w:t>
      </w:r>
      <w:proofErr w:type="spellEnd"/>
      <w:r>
        <w:t>, if time permits</w:t>
      </w:r>
    </w:p>
    <w:p w14:paraId="52C699D1" w14:textId="77777777" w:rsidR="00970AD2" w:rsidRDefault="00970AD2" w:rsidP="00970AD2">
      <w:pPr>
        <w:pBdr>
          <w:top w:val="single" w:sz="4" w:space="1" w:color="auto"/>
        </w:pBdr>
        <w:rPr>
          <w:b/>
          <w:bCs/>
        </w:rPr>
      </w:pPr>
      <w:r>
        <w:rPr>
          <w:b/>
          <w:bCs/>
        </w:rPr>
        <w:t xml:space="preserve">SA2#143E_FS_IIoT-ShowOfHandsQuestions.pptx: </w:t>
      </w:r>
      <w:hyperlink r:id="rId8" w:history="1">
        <w:r w:rsidRPr="00FF7E15">
          <w:rPr>
            <w:rStyle w:val="Hyperlink"/>
            <w:b/>
            <w:bCs/>
          </w:rPr>
          <w:t>https://www.3gpp.org/ftp/tsg_sa/WG2_Arch/TSGS2_143e_Electronic/INBOX/CCs/SA2%23143E_CC%232/SA2%23143E_FS_IIoT-ShowOfHandsQuestions.pptx</w:t>
        </w:r>
      </w:hyperlink>
      <w:r>
        <w:rPr>
          <w:b/>
          <w:bCs/>
        </w:rPr>
        <w:t xml:space="preserve"> </w:t>
      </w:r>
    </w:p>
    <w:p w14:paraId="2807B5FA" w14:textId="77777777" w:rsidR="00970AD2" w:rsidRDefault="00970AD2" w:rsidP="00970AD2">
      <w:pPr>
        <w:keepNext/>
        <w:keepLines/>
        <w:rPr>
          <w:b/>
        </w:rPr>
      </w:pPr>
      <w:r>
        <w:rPr>
          <w:b/>
        </w:rPr>
        <w:t>Discussion and conclusion:</w:t>
      </w:r>
    </w:p>
    <w:p w14:paraId="4ADD037F" w14:textId="77777777" w:rsidR="00970AD2" w:rsidRDefault="00970AD2" w:rsidP="00970AD2">
      <w:pPr>
        <w:keepNext/>
        <w:keepLines/>
        <w:pBdr>
          <w:top w:val="single" w:sz="4" w:space="1" w:color="auto"/>
        </w:pBdr>
      </w:pPr>
      <w:r>
        <w:t>SA2#143E papers: S2-2100601, S2-2100722/3, S2-2100219, S2-2100664.</w:t>
      </w:r>
    </w:p>
    <w:p w14:paraId="1BDC0A83" w14:textId="77777777" w:rsidR="00970AD2" w:rsidRPr="00391CE2" w:rsidRDefault="00970AD2" w:rsidP="00970AD2">
      <w:pPr>
        <w:rPr>
          <w:b/>
          <w:bCs/>
        </w:rPr>
      </w:pPr>
      <w:r w:rsidRPr="00391CE2">
        <w:rPr>
          <w:b/>
          <w:bCs/>
        </w:rPr>
        <w:t xml:space="preserve">Should Burst Spread should be included as part of </w:t>
      </w:r>
      <w:proofErr w:type="spellStart"/>
      <w:r w:rsidRPr="00391CE2">
        <w:rPr>
          <w:b/>
          <w:bCs/>
        </w:rPr>
        <w:t>FS_IIoT</w:t>
      </w:r>
      <w:proofErr w:type="spellEnd"/>
      <w:r w:rsidRPr="00391CE2">
        <w:rPr>
          <w:b/>
          <w:bCs/>
        </w:rPr>
        <w:t xml:space="preserve"> conclusion and normative work?</w:t>
      </w:r>
    </w:p>
    <w:p w14:paraId="638C023A" w14:textId="77777777" w:rsidR="00970AD2" w:rsidRDefault="00970AD2" w:rsidP="00970AD2">
      <w:pPr>
        <w:rPr>
          <w:b/>
          <w:bCs/>
        </w:rPr>
      </w:pPr>
      <w:r>
        <w:rPr>
          <w:b/>
          <w:bCs/>
        </w:rPr>
        <w:t>Yes:</w:t>
      </w:r>
      <w:r>
        <w:rPr>
          <w:b/>
          <w:bCs/>
        </w:rPr>
        <w:tab/>
        <w:t>6</w:t>
      </w:r>
    </w:p>
    <w:p w14:paraId="0D3E6595" w14:textId="77777777" w:rsidR="00970AD2" w:rsidRDefault="00970AD2" w:rsidP="00970AD2">
      <w:pPr>
        <w:rPr>
          <w:b/>
          <w:bCs/>
        </w:rPr>
      </w:pPr>
      <w:r>
        <w:rPr>
          <w:b/>
          <w:bCs/>
        </w:rPr>
        <w:t>No:</w:t>
      </w:r>
      <w:r>
        <w:rPr>
          <w:b/>
          <w:bCs/>
        </w:rPr>
        <w:tab/>
        <w:t>5</w:t>
      </w:r>
    </w:p>
    <w:p w14:paraId="2DCBB7EF" w14:textId="77777777" w:rsidR="00970AD2" w:rsidRPr="0047131A" w:rsidRDefault="00970AD2" w:rsidP="00970AD2">
      <w:r w:rsidRPr="0047131A">
        <w:lastRenderedPageBreak/>
        <w:t xml:space="preserve">Nokia commented that we need to agree a way forward to conclude the study work. </w:t>
      </w:r>
      <w:r>
        <w:t xml:space="preserve">The TR cover sheet should indicate that Burst Spread will not be included in normative work and provide </w:t>
      </w:r>
      <w:proofErr w:type="spellStart"/>
      <w:r>
        <w:t>pCRs</w:t>
      </w:r>
      <w:proofErr w:type="spellEnd"/>
      <w:r>
        <w:t xml:space="preserve"> to remove the editor's notes on this.</w:t>
      </w:r>
    </w:p>
    <w:p w14:paraId="7B5C0524" w14:textId="77777777" w:rsidR="00970AD2" w:rsidRDefault="00970AD2" w:rsidP="00970AD2">
      <w:pPr>
        <w:keepNext/>
        <w:keepLines/>
        <w:pBdr>
          <w:top w:val="single" w:sz="4" w:space="1" w:color="auto"/>
        </w:pBdr>
      </w:pPr>
      <w:r>
        <w:t>SA2#143E related papers: S2-2100567, S2-2100602, S2-2100099, S2-2100219, S2-2100664</w:t>
      </w:r>
    </w:p>
    <w:p w14:paraId="143E348F" w14:textId="77777777" w:rsidR="00970AD2" w:rsidRPr="00391CE2" w:rsidRDefault="00970AD2" w:rsidP="00970AD2">
      <w:pPr>
        <w:rPr>
          <w:b/>
          <w:bCs/>
        </w:rPr>
      </w:pPr>
      <w:r w:rsidRPr="00391CE2">
        <w:rPr>
          <w:b/>
          <w:bCs/>
        </w:rPr>
        <w:t xml:space="preserve">Should jitter measurement be included as part of </w:t>
      </w:r>
      <w:proofErr w:type="spellStart"/>
      <w:r w:rsidRPr="00391CE2">
        <w:rPr>
          <w:b/>
          <w:bCs/>
        </w:rPr>
        <w:t>FS_IIoT</w:t>
      </w:r>
      <w:proofErr w:type="spellEnd"/>
      <w:r w:rsidRPr="00391CE2">
        <w:rPr>
          <w:b/>
          <w:bCs/>
        </w:rPr>
        <w:t xml:space="preserve"> conclusion and normative work?</w:t>
      </w:r>
    </w:p>
    <w:p w14:paraId="31731CCE" w14:textId="77777777" w:rsidR="00970AD2" w:rsidRDefault="00970AD2" w:rsidP="00970AD2">
      <w:pPr>
        <w:rPr>
          <w:b/>
          <w:bCs/>
        </w:rPr>
      </w:pPr>
      <w:r>
        <w:rPr>
          <w:b/>
          <w:bCs/>
        </w:rPr>
        <w:t>Yes:</w:t>
      </w:r>
      <w:r>
        <w:rPr>
          <w:b/>
          <w:bCs/>
        </w:rPr>
        <w:tab/>
        <w:t>9</w:t>
      </w:r>
    </w:p>
    <w:p w14:paraId="2824CFEC" w14:textId="77777777" w:rsidR="00970AD2" w:rsidRDefault="00970AD2" w:rsidP="00970AD2">
      <w:pPr>
        <w:rPr>
          <w:b/>
          <w:bCs/>
        </w:rPr>
      </w:pPr>
      <w:r>
        <w:rPr>
          <w:b/>
          <w:bCs/>
        </w:rPr>
        <w:t>No:</w:t>
      </w:r>
      <w:r>
        <w:rPr>
          <w:b/>
          <w:bCs/>
        </w:rPr>
        <w:tab/>
        <w:t>2</w:t>
      </w:r>
    </w:p>
    <w:p w14:paraId="27495658" w14:textId="77777777" w:rsidR="00970AD2" w:rsidRPr="0047131A" w:rsidRDefault="00970AD2" w:rsidP="00970AD2">
      <w:r w:rsidRPr="0047131A">
        <w:t xml:space="preserve">Ericsson indicated that they would sustain an objection on this, but would provide a way forward for discussion. </w:t>
      </w:r>
      <w:r w:rsidRPr="0047131A">
        <w:rPr>
          <w:color w:val="0000FF"/>
        </w:rPr>
        <w:t>This was left for further off-line discussion.</w:t>
      </w:r>
    </w:p>
    <w:p w14:paraId="43823DFE" w14:textId="77777777" w:rsidR="00970AD2" w:rsidRDefault="00970AD2" w:rsidP="00970AD2">
      <w:pPr>
        <w:keepNext/>
        <w:keepLines/>
        <w:pBdr>
          <w:top w:val="single" w:sz="4" w:space="1" w:color="auto"/>
        </w:pBdr>
      </w:pPr>
      <w:r>
        <w:t>SA2#143E related papers: S2-2100604</w:t>
      </w:r>
    </w:p>
    <w:p w14:paraId="769112CF" w14:textId="77777777" w:rsidR="00970AD2" w:rsidRPr="00391CE2" w:rsidRDefault="00970AD2" w:rsidP="00970AD2">
      <w:pPr>
        <w:rPr>
          <w:b/>
          <w:bCs/>
        </w:rPr>
      </w:pPr>
      <w:r w:rsidRPr="00391CE2">
        <w:rPr>
          <w:b/>
          <w:bCs/>
        </w:rPr>
        <w:t>Options for resolution:</w:t>
      </w:r>
    </w:p>
    <w:p w14:paraId="368B91BA" w14:textId="77777777" w:rsidR="00970AD2" w:rsidRPr="0047131A" w:rsidRDefault="00970AD2" w:rsidP="00970AD2">
      <w:pPr>
        <w:rPr>
          <w:b/>
          <w:bCs/>
        </w:rPr>
      </w:pPr>
      <w:r w:rsidRPr="0047131A">
        <w:rPr>
          <w:b/>
          <w:bCs/>
        </w:rPr>
        <w:t>Option 1: AF assumed to activate and deactivate requests for all the DS-TT(s) (thus maintain validity period accordingly).</w:t>
      </w:r>
    </w:p>
    <w:p w14:paraId="2362503C" w14:textId="77777777" w:rsidR="00970AD2" w:rsidRDefault="00970AD2" w:rsidP="00970AD2">
      <w:pPr>
        <w:rPr>
          <w:b/>
          <w:bCs/>
        </w:rPr>
      </w:pPr>
      <w:r>
        <w:rPr>
          <w:b/>
          <w:bCs/>
        </w:rPr>
        <w:t>Yes:</w:t>
      </w:r>
      <w:r>
        <w:rPr>
          <w:b/>
          <w:bCs/>
        </w:rPr>
        <w:tab/>
        <w:t>4</w:t>
      </w:r>
    </w:p>
    <w:p w14:paraId="0DACC21A" w14:textId="77777777" w:rsidR="00970AD2" w:rsidRDefault="00970AD2" w:rsidP="00970AD2">
      <w:pPr>
        <w:rPr>
          <w:b/>
          <w:bCs/>
        </w:rPr>
      </w:pPr>
      <w:r>
        <w:rPr>
          <w:b/>
          <w:bCs/>
        </w:rPr>
        <w:t>No:</w:t>
      </w:r>
      <w:r>
        <w:rPr>
          <w:b/>
          <w:bCs/>
        </w:rPr>
        <w:tab/>
        <w:t>1</w:t>
      </w:r>
    </w:p>
    <w:p w14:paraId="379F0AAE" w14:textId="77777777" w:rsidR="00970AD2" w:rsidRPr="0047131A" w:rsidRDefault="00970AD2" w:rsidP="00970AD2">
      <w:pPr>
        <w:rPr>
          <w:b/>
          <w:bCs/>
        </w:rPr>
      </w:pPr>
      <w:r w:rsidRPr="0047131A">
        <w:rPr>
          <w:b/>
          <w:bCs/>
        </w:rPr>
        <w:t>Option 2: If AF provides validity period for the request, 5GS maintains the validity period. In this case, the time sync services are deactivated when the validity period expires.</w:t>
      </w:r>
    </w:p>
    <w:p w14:paraId="6B6987A1" w14:textId="77777777" w:rsidR="00970AD2" w:rsidRDefault="00970AD2" w:rsidP="00970AD2">
      <w:pPr>
        <w:rPr>
          <w:b/>
          <w:bCs/>
        </w:rPr>
      </w:pPr>
      <w:r>
        <w:rPr>
          <w:b/>
          <w:bCs/>
        </w:rPr>
        <w:t>Yes:</w:t>
      </w:r>
      <w:r>
        <w:rPr>
          <w:b/>
          <w:bCs/>
        </w:rPr>
        <w:tab/>
        <w:t>5</w:t>
      </w:r>
    </w:p>
    <w:p w14:paraId="4A852433" w14:textId="77777777" w:rsidR="00970AD2" w:rsidRDefault="00970AD2" w:rsidP="00970AD2">
      <w:pPr>
        <w:rPr>
          <w:b/>
          <w:bCs/>
        </w:rPr>
      </w:pPr>
      <w:r>
        <w:rPr>
          <w:b/>
          <w:bCs/>
        </w:rPr>
        <w:t>No:</w:t>
      </w:r>
      <w:r>
        <w:rPr>
          <w:b/>
          <w:bCs/>
        </w:rPr>
        <w:tab/>
        <w:t>3</w:t>
      </w:r>
    </w:p>
    <w:p w14:paraId="70CA83FA" w14:textId="77777777" w:rsidR="00970AD2" w:rsidRDefault="00970AD2" w:rsidP="00970AD2">
      <w:r>
        <w:t>Tencent agreed that option 1 could be taken as a working assumption for the way forward (i.e. the default status quo).</w:t>
      </w:r>
    </w:p>
    <w:p w14:paraId="24360AA7" w14:textId="77777777" w:rsidR="00970AD2" w:rsidRPr="0047131A" w:rsidRDefault="00970AD2" w:rsidP="00970AD2"/>
    <w:p w14:paraId="484373D2" w14:textId="77777777" w:rsidR="00970AD2" w:rsidRDefault="00970AD2" w:rsidP="00970AD2">
      <w:pPr>
        <w:pBdr>
          <w:top w:val="single" w:sz="4" w:space="1" w:color="auto"/>
        </w:pBdr>
        <w:rPr>
          <w:b/>
          <w:bCs/>
        </w:rPr>
      </w:pPr>
      <w:r>
        <w:rPr>
          <w:b/>
          <w:bCs/>
        </w:rPr>
        <w:t xml:space="preserve">SA2#143E_MUSIM_questions_CC_v5.pptx: </w:t>
      </w:r>
      <w:hyperlink r:id="rId9" w:history="1">
        <w:r w:rsidRPr="00FF7E15">
          <w:rPr>
            <w:rStyle w:val="Hyperlink"/>
            <w:b/>
            <w:bCs/>
          </w:rPr>
          <w:t>https://www.3gpp.org/ftp/tsg_sa/WG2_Arch/TSGS2_143e_Electronic/INBOX/CCs/SA2%23143E_CC%232/SA2%23143E_MUSIM_questions_CC_v5.pptx</w:t>
        </w:r>
      </w:hyperlink>
      <w:r>
        <w:rPr>
          <w:b/>
          <w:bCs/>
        </w:rPr>
        <w:t xml:space="preserve"> </w:t>
      </w:r>
    </w:p>
    <w:p w14:paraId="5EBF203F" w14:textId="77777777" w:rsidR="00970AD2" w:rsidRDefault="00970AD2" w:rsidP="00970AD2">
      <w:pPr>
        <w:keepNext/>
        <w:keepLines/>
        <w:rPr>
          <w:b/>
        </w:rPr>
      </w:pPr>
      <w:r>
        <w:rPr>
          <w:b/>
        </w:rPr>
        <w:t>Discussion and conclusion:</w:t>
      </w:r>
    </w:p>
    <w:p w14:paraId="6544EC5F" w14:textId="77777777" w:rsidR="00970AD2" w:rsidRPr="00391CE2" w:rsidRDefault="00970AD2" w:rsidP="00970AD2">
      <w:pPr>
        <w:keepNext/>
        <w:keepLines/>
      </w:pPr>
      <w:r>
        <w:t>Huawei commented that these questions are on proposed CRs and not on the Study WID / TR, so did not see the need to make decisions based on them. Intel commented that Q2 is the SR option + TAU option. Nokia agreed that this is not related to the Study conclusions. Samsung suggested asking the questions. MediaTek suggested continuing to ask the questions to try to reduce the scope of further discussions. Charter and Qualcomm also suggested asking the questions. Huawei then suggested there should be a question for SR option only.</w:t>
      </w:r>
    </w:p>
    <w:p w14:paraId="202CF066" w14:textId="77777777" w:rsidR="00970AD2" w:rsidRPr="00391CE2" w:rsidRDefault="00970AD2" w:rsidP="00970AD2">
      <w:pPr>
        <w:pBdr>
          <w:top w:val="single" w:sz="4" w:space="1" w:color="auto"/>
        </w:pBdr>
        <w:rPr>
          <w:b/>
          <w:bCs/>
        </w:rPr>
      </w:pPr>
      <w:r w:rsidRPr="00391CE2">
        <w:rPr>
          <w:b/>
          <w:bCs/>
        </w:rPr>
        <w:t>Q1: Should normative work for the Leaving procedure and Busy indication procedure proceed based on the principles in S2-2100541 and S2-2100742 (or alternatively S2-2100923) (TAU option)?</w:t>
      </w:r>
    </w:p>
    <w:p w14:paraId="770F4481" w14:textId="77777777" w:rsidR="00970AD2" w:rsidRDefault="00970AD2" w:rsidP="00970AD2">
      <w:pPr>
        <w:rPr>
          <w:b/>
          <w:bCs/>
        </w:rPr>
      </w:pPr>
      <w:r>
        <w:rPr>
          <w:b/>
          <w:bCs/>
        </w:rPr>
        <w:t>Yes:</w:t>
      </w:r>
      <w:r>
        <w:rPr>
          <w:b/>
          <w:bCs/>
        </w:rPr>
        <w:tab/>
        <w:t>2</w:t>
      </w:r>
    </w:p>
    <w:p w14:paraId="1FC405B2" w14:textId="77777777" w:rsidR="00970AD2" w:rsidRPr="00391CE2" w:rsidRDefault="00970AD2" w:rsidP="00970AD2">
      <w:pPr>
        <w:pBdr>
          <w:top w:val="single" w:sz="4" w:space="1" w:color="auto"/>
        </w:pBdr>
        <w:rPr>
          <w:b/>
          <w:bCs/>
        </w:rPr>
      </w:pPr>
      <w:r w:rsidRPr="00391CE2">
        <w:rPr>
          <w:b/>
          <w:bCs/>
        </w:rPr>
        <w:t>Q2: Should normative work for the Leaving procedure and Busy indication procedure proceed based on the principles in S2-2100540r02 and S2-2100727r02 (SR option</w:t>
      </w:r>
      <w:r w:rsidRPr="002049B0">
        <w:rPr>
          <w:b/>
          <w:bCs/>
        </w:rPr>
        <w:t xml:space="preserve"> </w:t>
      </w:r>
      <w:r>
        <w:rPr>
          <w:b/>
          <w:bCs/>
        </w:rPr>
        <w:t xml:space="preserve">+ </w:t>
      </w:r>
      <w:r w:rsidRPr="00391CE2">
        <w:rPr>
          <w:b/>
          <w:bCs/>
        </w:rPr>
        <w:t>TAU option)?</w:t>
      </w:r>
    </w:p>
    <w:p w14:paraId="3E1B48D1" w14:textId="77777777" w:rsidR="00970AD2" w:rsidRDefault="00970AD2" w:rsidP="00970AD2">
      <w:pPr>
        <w:rPr>
          <w:b/>
          <w:bCs/>
        </w:rPr>
      </w:pPr>
      <w:r>
        <w:rPr>
          <w:b/>
          <w:bCs/>
        </w:rPr>
        <w:t>Yes:</w:t>
      </w:r>
      <w:r>
        <w:rPr>
          <w:b/>
          <w:bCs/>
        </w:rPr>
        <w:tab/>
        <w:t>16</w:t>
      </w:r>
    </w:p>
    <w:p w14:paraId="37C55AE2" w14:textId="77777777" w:rsidR="00970AD2" w:rsidRDefault="00970AD2" w:rsidP="00970AD2">
      <w:r w:rsidRPr="002049B0">
        <w:t xml:space="preserve">Huawei indicated that they would </w:t>
      </w:r>
      <w:r>
        <w:t xml:space="preserve">sustain </w:t>
      </w:r>
      <w:r w:rsidRPr="002049B0">
        <w:t>object</w:t>
      </w:r>
      <w:r>
        <w:t>ion</w:t>
      </w:r>
      <w:r w:rsidRPr="002049B0">
        <w:t xml:space="preserve"> to the SR+TAU option (Q2)</w:t>
      </w:r>
      <w:r>
        <w:t>.</w:t>
      </w:r>
    </w:p>
    <w:p w14:paraId="293C6B97" w14:textId="77777777" w:rsidR="00970AD2" w:rsidRPr="002049B0" w:rsidRDefault="00970AD2" w:rsidP="00970AD2">
      <w:pPr>
        <w:rPr>
          <w:b/>
          <w:bCs/>
          <w:color w:val="0000FF"/>
        </w:rPr>
      </w:pPr>
      <w:r w:rsidRPr="002049B0">
        <w:rPr>
          <w:b/>
          <w:bCs/>
          <w:color w:val="0000FF"/>
        </w:rPr>
        <w:t>Way forward: SR option + TAU option to be worked on further and to try to address the Huawei issues.</w:t>
      </w:r>
    </w:p>
    <w:p w14:paraId="0DF85161" w14:textId="77777777" w:rsidR="00970AD2" w:rsidRPr="0047131A" w:rsidRDefault="00970AD2" w:rsidP="00970AD2"/>
    <w:p w14:paraId="0A56C1B2" w14:textId="77777777" w:rsidR="00970AD2" w:rsidRPr="002049B0" w:rsidRDefault="00970AD2" w:rsidP="00970AD2">
      <w:pPr>
        <w:pBdr>
          <w:top w:val="single" w:sz="4" w:space="1" w:color="auto"/>
          <w:left w:val="single" w:sz="4" w:space="4" w:color="auto"/>
          <w:bottom w:val="single" w:sz="4" w:space="1" w:color="auto"/>
          <w:right w:val="single" w:sz="4" w:space="4" w:color="auto"/>
        </w:pBdr>
        <w:rPr>
          <w:b/>
          <w:bCs/>
        </w:rPr>
      </w:pPr>
      <w:r w:rsidRPr="002049B0">
        <w:rPr>
          <w:b/>
          <w:bCs/>
          <w:color w:val="0000FF"/>
        </w:rPr>
        <w:t>The SA WG2 Chair asked whether the call could continue an extra 30 minutes. MediaTek indicated that they would not be able to participate for the extended period</w:t>
      </w:r>
      <w:r>
        <w:rPr>
          <w:b/>
          <w:bCs/>
          <w:color w:val="0000FF"/>
        </w:rPr>
        <w:t xml:space="preserve"> but in the spirit of making progress do not object and can review the CC notes</w:t>
      </w:r>
      <w:r w:rsidRPr="002049B0">
        <w:rPr>
          <w:b/>
          <w:bCs/>
          <w:color w:val="0000FF"/>
        </w:rPr>
        <w:t>. There were no other issues raised and the call was extended.</w:t>
      </w:r>
    </w:p>
    <w:p w14:paraId="3D5179C5" w14:textId="77777777" w:rsidR="00970AD2" w:rsidRPr="0047131A" w:rsidRDefault="00970AD2" w:rsidP="00970AD2"/>
    <w:p w14:paraId="79B94591" w14:textId="77777777" w:rsidR="00970AD2" w:rsidRDefault="00970AD2" w:rsidP="00970AD2">
      <w:pPr>
        <w:pBdr>
          <w:top w:val="single" w:sz="4" w:space="1" w:color="auto"/>
        </w:pBdr>
      </w:pPr>
      <w:r w:rsidRPr="002049B0">
        <w:t>It was clarified that Q3 asked whether to leave this up to network configuration.</w:t>
      </w:r>
    </w:p>
    <w:p w14:paraId="53AEC50F" w14:textId="77777777" w:rsidR="00970AD2" w:rsidRPr="002049B0" w:rsidRDefault="00970AD2" w:rsidP="00970AD2">
      <w:pPr>
        <w:pBdr>
          <w:top w:val="single" w:sz="4" w:space="1" w:color="auto"/>
        </w:pBdr>
      </w:pPr>
      <w:r>
        <w:t>Further clarification: Both options (Send paging cause indiscriminately; Send</w:t>
      </w:r>
      <w:r w:rsidRPr="002049B0">
        <w:t xml:space="preserve"> </w:t>
      </w:r>
      <w:r>
        <w:t>paging cause only to UEs who indicate MUSIM support) are supported and the question is whether to leave the choice up to network deployment.</w:t>
      </w:r>
      <w:r w:rsidRPr="00690D0C">
        <w:rPr>
          <w:b/>
          <w:bCs/>
          <w:color w:val="0000FF"/>
        </w:rPr>
        <w:t xml:space="preserve"> The question was not asked.</w:t>
      </w:r>
    </w:p>
    <w:p w14:paraId="72CAB42D" w14:textId="77777777" w:rsidR="00970AD2" w:rsidRDefault="00970AD2" w:rsidP="00970AD2">
      <w:pPr>
        <w:rPr>
          <w:b/>
          <w:bCs/>
        </w:rPr>
      </w:pPr>
      <w:r>
        <w:rPr>
          <w:b/>
          <w:bCs/>
        </w:rPr>
        <w:t>Q3: Should normative work proceed with the assumption that the network determines whether to apply the Paging Cause indiscriminately or not based on network configuration (as in S2-2101010r04)?</w:t>
      </w:r>
    </w:p>
    <w:p w14:paraId="656F197B" w14:textId="77777777" w:rsidR="00970AD2" w:rsidRPr="002049B0" w:rsidRDefault="00970AD2" w:rsidP="00970AD2"/>
    <w:p w14:paraId="72317CB1" w14:textId="77777777" w:rsidR="00970AD2" w:rsidRPr="002049B0" w:rsidRDefault="00970AD2" w:rsidP="00970AD2">
      <w:pPr>
        <w:pBdr>
          <w:top w:val="single" w:sz="4" w:space="1" w:color="auto"/>
        </w:pBdr>
      </w:pPr>
      <w:r>
        <w:lastRenderedPageBreak/>
        <w:t>Vivo commented that Q4 should only be valid for this meeting, and decision may change based on RAN WG3 feedback at future meetings. Xiaomi agreed that this meeting was not really ideal for such a show of hands. Huawei also considered it unnecessary to make decision at this meeting as this could impact the RAN discussions. Charter clarified that the intention is to decide whether NAS can be assumed for making progress as it is not known when RAN WG3 will provide feedback. The SA WG2 Chair commented that if this way forward is accepted, then agreement of any CRs can always be Technically endorsed awaiting RAN WG3 feedback.</w:t>
      </w:r>
    </w:p>
    <w:p w14:paraId="6F89798D" w14:textId="77777777" w:rsidR="00970AD2" w:rsidRDefault="00970AD2" w:rsidP="00970AD2">
      <w:pPr>
        <w:rPr>
          <w:b/>
          <w:bCs/>
        </w:rPr>
      </w:pPr>
      <w:r>
        <w:rPr>
          <w:b/>
          <w:bCs/>
        </w:rPr>
        <w:t>Q4: Should normative work proceed with the assumption that NAS-level leaving MM procedure is supported in 5GS (as in S2-2100283r02)?</w:t>
      </w:r>
    </w:p>
    <w:p w14:paraId="0808FBC1" w14:textId="77777777" w:rsidR="00970AD2" w:rsidRDefault="00970AD2" w:rsidP="00970AD2">
      <w:pPr>
        <w:rPr>
          <w:b/>
          <w:bCs/>
        </w:rPr>
      </w:pPr>
      <w:r>
        <w:rPr>
          <w:b/>
          <w:bCs/>
        </w:rPr>
        <w:t>NOTE: Decision on additional support for AS-level leaving will be made based on further RAN WG's input.</w:t>
      </w:r>
    </w:p>
    <w:p w14:paraId="5BAED362" w14:textId="77777777" w:rsidR="00970AD2" w:rsidRDefault="00970AD2" w:rsidP="00970AD2">
      <w:pPr>
        <w:rPr>
          <w:b/>
          <w:bCs/>
        </w:rPr>
      </w:pPr>
      <w:r>
        <w:rPr>
          <w:b/>
          <w:bCs/>
        </w:rPr>
        <w:t>Yes:</w:t>
      </w:r>
      <w:r>
        <w:rPr>
          <w:b/>
          <w:bCs/>
        </w:rPr>
        <w:tab/>
        <w:t>15</w:t>
      </w:r>
    </w:p>
    <w:p w14:paraId="5CF04040" w14:textId="77777777" w:rsidR="00970AD2" w:rsidRDefault="00970AD2" w:rsidP="00970AD2">
      <w:pPr>
        <w:rPr>
          <w:b/>
          <w:bCs/>
        </w:rPr>
      </w:pPr>
      <w:r>
        <w:rPr>
          <w:b/>
          <w:bCs/>
        </w:rPr>
        <w:t>No:</w:t>
      </w:r>
      <w:r>
        <w:rPr>
          <w:b/>
          <w:bCs/>
        </w:rPr>
        <w:tab/>
        <w:t>6</w:t>
      </w:r>
    </w:p>
    <w:p w14:paraId="07DDB570" w14:textId="77777777" w:rsidR="00970AD2" w:rsidRPr="002049B0" w:rsidRDefault="00970AD2" w:rsidP="00970AD2">
      <w:pPr>
        <w:rPr>
          <w:b/>
          <w:bCs/>
          <w:color w:val="0000FF"/>
        </w:rPr>
      </w:pPr>
      <w:r w:rsidRPr="002049B0">
        <w:rPr>
          <w:b/>
          <w:bCs/>
          <w:color w:val="0000FF"/>
        </w:rPr>
        <w:t xml:space="preserve">Way forward: </w:t>
      </w:r>
      <w:r>
        <w:rPr>
          <w:b/>
          <w:bCs/>
          <w:color w:val="0000FF"/>
        </w:rPr>
        <w:t>If there is good support for CRs on this subject, they may be technically endorsed while SA WG2 is waiting for RAN WGs feedback</w:t>
      </w:r>
      <w:r w:rsidRPr="002049B0">
        <w:rPr>
          <w:b/>
          <w:bCs/>
          <w:color w:val="0000FF"/>
        </w:rPr>
        <w:t>.</w:t>
      </w:r>
    </w:p>
    <w:p w14:paraId="2F8B9FC6" w14:textId="77777777" w:rsidR="00707AD0" w:rsidRPr="00707AD0" w:rsidRDefault="00707AD0" w:rsidP="00707AD0">
      <w:pPr>
        <w:rPr>
          <w:lang w:eastAsia="en-US"/>
        </w:rPr>
      </w:pPr>
    </w:p>
    <w:p w14:paraId="117B672B" w14:textId="5143F76C" w:rsidR="00707AD0" w:rsidRDefault="00707AD0" w:rsidP="0064465A">
      <w:pPr>
        <w:pStyle w:val="Heading1"/>
      </w:pPr>
      <w:r>
        <w:t>4</w:t>
      </w:r>
      <w:r>
        <w:tab/>
        <w:t>Allocation of new TDs</w:t>
      </w:r>
    </w:p>
    <w:p w14:paraId="3777C6FF" w14:textId="25C87127" w:rsidR="00707AD0" w:rsidRDefault="0047131A" w:rsidP="00707AD0">
      <w:pPr>
        <w:rPr>
          <w:lang w:eastAsia="en-US"/>
        </w:rPr>
      </w:pPr>
      <w:r w:rsidRPr="0047131A">
        <w:rPr>
          <w:rFonts w:cs="Arial"/>
          <w:color w:val="0000FF"/>
          <w:szCs w:val="16"/>
          <w:lang w:eastAsia="en-US"/>
        </w:rPr>
        <w:t>S2-21</w:t>
      </w:r>
      <w:r>
        <w:rPr>
          <w:rFonts w:cs="Arial"/>
          <w:color w:val="0000FF"/>
          <w:szCs w:val="16"/>
          <w:lang w:eastAsia="en-US"/>
        </w:rPr>
        <w:t>01059</w:t>
      </w:r>
      <w:r>
        <w:rPr>
          <w:lang w:eastAsia="en-US"/>
        </w:rPr>
        <w:t xml:space="preserve"> LS OUT [DRAFT] LS on RACS capability detection with S1 and NG Handover (To: RAN WG3)</w:t>
      </w:r>
    </w:p>
    <w:p w14:paraId="03313F0B" w14:textId="25AC1530" w:rsidR="0047131A" w:rsidRPr="00707AD0" w:rsidRDefault="0047131A" w:rsidP="00707AD0">
      <w:pPr>
        <w:rPr>
          <w:lang w:eastAsia="en-US"/>
        </w:rPr>
      </w:pPr>
      <w:r>
        <w:rPr>
          <w:lang w:eastAsia="en-US"/>
        </w:rPr>
        <w:t xml:space="preserve">WI SUMMARIES should be provided for both WID and SID progress updates. If numbers have not been already reserved via 3GU, Rapporteurs should request numbers from the MCC Secretary. </w:t>
      </w:r>
    </w:p>
    <w:p w14:paraId="7A3A952B" w14:textId="294CBFFA" w:rsidR="00707AD0" w:rsidRDefault="00707AD0" w:rsidP="0064465A">
      <w:pPr>
        <w:pStyle w:val="Heading1"/>
      </w:pPr>
      <w:r>
        <w:t>5</w:t>
      </w:r>
      <w:r>
        <w:tab/>
      </w:r>
      <w:proofErr w:type="spellStart"/>
      <w:r>
        <w:t>AoB</w:t>
      </w:r>
      <w:proofErr w:type="spellEnd"/>
    </w:p>
    <w:p w14:paraId="38714534" w14:textId="3E34FCB0" w:rsidR="0047131A" w:rsidRDefault="0047131A" w:rsidP="0047131A">
      <w:pPr>
        <w:pBdr>
          <w:top w:val="single" w:sz="4" w:space="1" w:color="auto"/>
        </w:pBdr>
        <w:rPr>
          <w:lang w:eastAsia="en-US"/>
        </w:rPr>
      </w:pPr>
      <w:r w:rsidRPr="0047131A">
        <w:rPr>
          <w:rFonts w:cs="Arial"/>
          <w:color w:val="0000FF"/>
          <w:szCs w:val="16"/>
          <w:lang w:eastAsia="en-US"/>
        </w:rPr>
        <w:t>S2-21</w:t>
      </w:r>
      <w:r>
        <w:rPr>
          <w:rFonts w:cs="Arial"/>
          <w:color w:val="0000FF"/>
          <w:szCs w:val="16"/>
          <w:lang w:eastAsia="en-US"/>
        </w:rPr>
        <w:t>00206</w:t>
      </w:r>
      <w:r>
        <w:rPr>
          <w:lang w:eastAsia="en-US"/>
        </w:rPr>
        <w:t xml:space="preserve"> (CR) Uplink packet filter handling to avoid packet drops (Ericsson)</w:t>
      </w:r>
      <w:r>
        <w:rPr>
          <w:lang w:eastAsia="en-US"/>
        </w:rPr>
        <w:br/>
        <w:t>Was marked as noted.</w:t>
      </w:r>
    </w:p>
    <w:p w14:paraId="7A160CFA" w14:textId="77777777" w:rsidR="0047131A" w:rsidRPr="00A3071B" w:rsidRDefault="0047131A" w:rsidP="0047131A">
      <w:pPr>
        <w:keepNext/>
        <w:keepLines/>
      </w:pPr>
      <w:r>
        <w:rPr>
          <w:b/>
        </w:rPr>
        <w:t>Discussion and conclusion:</w:t>
      </w:r>
    </w:p>
    <w:p w14:paraId="7900D880" w14:textId="3AFCC3F6" w:rsidR="0064465A" w:rsidRDefault="0047131A" w:rsidP="00707AD0">
      <w:pPr>
        <w:keepNext/>
      </w:pPr>
      <w:r w:rsidRPr="0047131A">
        <w:rPr>
          <w:b/>
          <w:bCs/>
        </w:rPr>
        <w:t>r02</w:t>
      </w:r>
      <w:r>
        <w:t xml:space="preserve"> was proposed. This was agreed and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101054</w:t>
      </w:r>
      <w:r>
        <w:t xml:space="preserve">. </w:t>
      </w:r>
      <w:r w:rsidRPr="0047131A">
        <w:rPr>
          <w:color w:val="FF0000"/>
        </w:rPr>
        <w:t>Approved</w:t>
      </w:r>
      <w:r>
        <w:t>.</w:t>
      </w:r>
    </w:p>
    <w:p w14:paraId="7D8DE5BD" w14:textId="77777777" w:rsidR="0047131A" w:rsidRPr="0047131A" w:rsidRDefault="0047131A" w:rsidP="00707AD0">
      <w:pPr>
        <w:keepNext/>
      </w:pPr>
    </w:p>
    <w:p w14:paraId="0C0AE09D" w14:textId="4A49321E" w:rsidR="00707AD0" w:rsidRPr="0047131A" w:rsidRDefault="0047131A" w:rsidP="00970AD2">
      <w:pPr>
        <w:keepNext/>
        <w:pBdr>
          <w:top w:val="single" w:sz="4" w:space="1" w:color="auto"/>
        </w:pBdr>
      </w:pPr>
      <w:r w:rsidRPr="0047131A">
        <w:rPr>
          <w:rFonts w:cs="Arial"/>
          <w:color w:val="0000FF"/>
          <w:szCs w:val="16"/>
          <w:lang w:eastAsia="en-US"/>
        </w:rPr>
        <w:t>S2-21</w:t>
      </w:r>
      <w:r>
        <w:rPr>
          <w:rFonts w:cs="Arial"/>
          <w:color w:val="0000FF"/>
          <w:szCs w:val="16"/>
          <w:lang w:eastAsia="en-US"/>
        </w:rPr>
        <w:t>01800</w:t>
      </w:r>
      <w:r>
        <w:t xml:space="preserve"> </w:t>
      </w:r>
      <w:r w:rsidR="00970AD2">
        <w:t>(LS In) LS from CT WG3: LS on Session Management Policy Data per PLMN (CT WG3).</w:t>
      </w:r>
    </w:p>
    <w:p w14:paraId="0CDE5D3C" w14:textId="77777777" w:rsidR="00970AD2" w:rsidRPr="00A3071B" w:rsidRDefault="00970AD2" w:rsidP="00970AD2">
      <w:pPr>
        <w:keepNext/>
        <w:keepLines/>
      </w:pPr>
      <w:r>
        <w:rPr>
          <w:b/>
        </w:rPr>
        <w:t>Discussion and conclusion:</w:t>
      </w:r>
    </w:p>
    <w:p w14:paraId="724A1CAA" w14:textId="450E915F" w:rsidR="00970AD2" w:rsidRDefault="00970AD2" w:rsidP="00970AD2">
      <w:r>
        <w:t xml:space="preserve">This </w:t>
      </w:r>
      <w:r>
        <w:t xml:space="preserve">was moved to AI 4.3 and an response LS allocated to </w:t>
      </w:r>
      <w:r w:rsidRPr="00916E52">
        <w:rPr>
          <w:rFonts w:cs="Arial"/>
          <w:color w:val="0000FF"/>
          <w:szCs w:val="16"/>
          <w:lang w:eastAsia="en-US"/>
        </w:rPr>
        <w:t>S2</w:t>
      </w:r>
      <w:r>
        <w:rPr>
          <w:rFonts w:cs="Arial"/>
          <w:color w:val="0000FF"/>
          <w:szCs w:val="16"/>
          <w:lang w:eastAsia="en-US"/>
        </w:rPr>
        <w:t>-2</w:t>
      </w:r>
      <w:r>
        <w:rPr>
          <w:rFonts w:cs="Arial"/>
          <w:color w:val="0000FF"/>
          <w:szCs w:val="16"/>
        </w:rPr>
        <w:t>101801</w:t>
      </w:r>
      <w:r>
        <w:t>.</w:t>
      </w:r>
    </w:p>
    <w:p w14:paraId="100CFB4B" w14:textId="77777777" w:rsidR="00970AD2" w:rsidRPr="00970AD2" w:rsidRDefault="00970AD2" w:rsidP="00970AD2"/>
    <w:p w14:paraId="0CDF1ABC" w14:textId="47B387D5" w:rsidR="004A02E0" w:rsidRDefault="0047131A" w:rsidP="00970AD2">
      <w:pPr>
        <w:pBdr>
          <w:top w:val="single" w:sz="4" w:space="1" w:color="auto"/>
        </w:pBdr>
        <w:rPr>
          <w:b/>
          <w:bCs/>
        </w:rPr>
      </w:pPr>
      <w:r w:rsidRPr="0047131A">
        <w:rPr>
          <w:b/>
          <w:bCs/>
        </w:rPr>
        <w:t>The deadline for update of TS TR Coversheets is Monday 8 March.</w:t>
      </w:r>
    </w:p>
    <w:p w14:paraId="6F565E97" w14:textId="77777777" w:rsidR="00970AD2" w:rsidRPr="00970AD2" w:rsidRDefault="00970AD2" w:rsidP="00D07283"/>
    <w:p w14:paraId="3142E62C" w14:textId="177C1714" w:rsidR="00970AD2" w:rsidRPr="00970AD2" w:rsidRDefault="00970AD2" w:rsidP="00970AD2">
      <w:pPr>
        <w:pStyle w:val="NO"/>
      </w:pPr>
      <w:r w:rsidRPr="00970AD2">
        <w:t>NOTE:</w:t>
      </w:r>
      <w:r w:rsidRPr="00970AD2">
        <w:tab/>
        <w:t>The MCC Secretary lost the internet and call at 1</w:t>
      </w:r>
      <w:r>
        <w:t>5</w:t>
      </w:r>
      <w:r w:rsidRPr="00970AD2">
        <w:t>.40 UTC (1</w:t>
      </w:r>
      <w:r>
        <w:t>6</w:t>
      </w:r>
      <w:r w:rsidRPr="00970AD2">
        <w:t>.40 CET), the following issues were reported by the SA WG2 Chair.</w:t>
      </w:r>
    </w:p>
    <w:p w14:paraId="0FB7EC3C" w14:textId="620DF928" w:rsidR="00970AD2" w:rsidRDefault="00970AD2" w:rsidP="00970AD2">
      <w:pPr>
        <w:pBdr>
          <w:top w:val="single" w:sz="4" w:space="1" w:color="auto"/>
        </w:pBdr>
        <w:rPr>
          <w:b/>
          <w:bCs/>
        </w:rPr>
      </w:pPr>
      <w:r>
        <w:rPr>
          <w:b/>
          <w:bCs/>
        </w:rPr>
        <w:t xml:space="preserve">SA WG2 Chair presented 3GPP SA WG2 Excellence Award 2020 to </w:t>
      </w:r>
      <w:r w:rsidRPr="00970AD2">
        <w:rPr>
          <w:b/>
          <w:bCs/>
          <w:color w:val="0000FF"/>
        </w:rPr>
        <w:t>Devaki Chandramouli (see S2-2101050)</w:t>
      </w:r>
      <w:r>
        <w:rPr>
          <w:b/>
          <w:bCs/>
        </w:rPr>
        <w:t xml:space="preserve"> and on behalf of SA WG2 congratulated Devaki for her outstanding contributions to SA WG2.</w:t>
      </w:r>
    </w:p>
    <w:p w14:paraId="5965D877" w14:textId="1BEB47DB" w:rsidR="00970AD2" w:rsidRPr="00970AD2" w:rsidRDefault="00970AD2" w:rsidP="00D07283">
      <w:r w:rsidRPr="00970AD2">
        <w:t>SA WG2 Chair thanked Maurice Pope</w:t>
      </w:r>
      <w:r>
        <w:t xml:space="preserve"> (MCC)</w:t>
      </w:r>
      <w:r w:rsidRPr="00970AD2">
        <w:t xml:space="preserve"> for his excellent work on developing and continuously improving the automated email parsing macros that have become an essential tool for efficiently running SA WG2 e-meetings. The SA WG2 Chair also gave a working demo of automated email parsing macros tool.</w:t>
      </w:r>
    </w:p>
    <w:p w14:paraId="4F62E3E4" w14:textId="1FF373BB" w:rsidR="0047131A" w:rsidRPr="00970AD2" w:rsidRDefault="0047131A" w:rsidP="00D07283"/>
    <w:p w14:paraId="664843CF" w14:textId="3C5F8C3B" w:rsidR="007E1A46" w:rsidRDefault="000840CD" w:rsidP="000840CD">
      <w:pPr>
        <w:pStyle w:val="Heading1"/>
        <w:rPr>
          <w:color w:val="0000FF"/>
        </w:rPr>
      </w:pPr>
      <w:r w:rsidRPr="0048558F">
        <w:rPr>
          <w:color w:val="0000FF"/>
        </w:rPr>
        <w:t>Closed:</w:t>
      </w:r>
      <w:r w:rsidR="002B0C6B">
        <w:rPr>
          <w:color w:val="0000FF"/>
        </w:rPr>
        <w:t xml:space="preserve"> </w:t>
      </w:r>
      <w:r w:rsidR="00707AD0">
        <w:rPr>
          <w:color w:val="0000FF"/>
        </w:rPr>
        <w:t>03</w:t>
      </w:r>
      <w:r w:rsidR="0064465A">
        <w:rPr>
          <w:color w:val="0000FF"/>
        </w:rPr>
        <w:t xml:space="preserve"> </w:t>
      </w:r>
      <w:r w:rsidR="00707AD0">
        <w:rPr>
          <w:color w:val="0000FF"/>
        </w:rPr>
        <w:t>March</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2049B0">
        <w:rPr>
          <w:color w:val="0000FF"/>
        </w:rPr>
        <w:t>6</w:t>
      </w:r>
      <w:r w:rsidR="00A4192B">
        <w:rPr>
          <w:color w:val="0000FF"/>
        </w:rPr>
        <w:t>.</w:t>
      </w:r>
      <w:r w:rsidR="002049B0">
        <w:rPr>
          <w:color w:val="0000FF"/>
        </w:rPr>
        <w:t>0</w:t>
      </w:r>
      <w:r w:rsidR="0064465A">
        <w:rPr>
          <w:color w:val="0000FF"/>
        </w:rPr>
        <w:t>0</w:t>
      </w:r>
      <w:r w:rsidR="0048558F" w:rsidRPr="0048558F">
        <w:rPr>
          <w:color w:val="0000FF"/>
        </w:rPr>
        <w:t xml:space="preserve"> UTC = </w:t>
      </w:r>
      <w:r w:rsidRPr="0048558F">
        <w:rPr>
          <w:color w:val="0000FF"/>
        </w:rPr>
        <w:t>1</w:t>
      </w:r>
      <w:r w:rsidR="002049B0">
        <w:rPr>
          <w:color w:val="0000FF"/>
        </w:rPr>
        <w:t>7</w:t>
      </w:r>
      <w:r w:rsidR="00DE4566">
        <w:rPr>
          <w:color w:val="0000FF"/>
        </w:rPr>
        <w:t>.</w:t>
      </w:r>
      <w:r w:rsidR="002049B0">
        <w:rPr>
          <w:color w:val="0000FF"/>
        </w:rPr>
        <w:t>0</w:t>
      </w:r>
      <w:r w:rsidR="0064465A">
        <w:rPr>
          <w:color w:val="0000FF"/>
        </w:rPr>
        <w:t>0</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8F445C" w:rsidRDefault="008F445C" w:rsidP="0085007B">
      <w:pPr>
        <w:spacing w:after="0"/>
      </w:pPr>
      <w:r>
        <w:separator/>
      </w:r>
    </w:p>
  </w:endnote>
  <w:endnote w:type="continuationSeparator" w:id="0">
    <w:p w14:paraId="5853F8E9" w14:textId="77777777" w:rsidR="008F445C" w:rsidRDefault="008F445C"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8F445C" w:rsidRDefault="008F445C" w:rsidP="0085007B">
      <w:pPr>
        <w:spacing w:after="0"/>
      </w:pPr>
      <w:r>
        <w:separator/>
      </w:r>
    </w:p>
  </w:footnote>
  <w:footnote w:type="continuationSeparator" w:id="0">
    <w:p w14:paraId="602D2098" w14:textId="77777777" w:rsidR="008F445C" w:rsidRDefault="008F445C"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4A38"/>
    <w:rsid w:val="001F7D51"/>
    <w:rsid w:val="002049B0"/>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1CE2"/>
    <w:rsid w:val="0039639F"/>
    <w:rsid w:val="003A21D0"/>
    <w:rsid w:val="003A2237"/>
    <w:rsid w:val="003A3807"/>
    <w:rsid w:val="003C4D50"/>
    <w:rsid w:val="003D4A97"/>
    <w:rsid w:val="003D7DE6"/>
    <w:rsid w:val="003E6BD7"/>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7131A"/>
    <w:rsid w:val="0048558F"/>
    <w:rsid w:val="004A02E0"/>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0D0C"/>
    <w:rsid w:val="00691673"/>
    <w:rsid w:val="00692737"/>
    <w:rsid w:val="006C270F"/>
    <w:rsid w:val="006D4ADF"/>
    <w:rsid w:val="006E0D3B"/>
    <w:rsid w:val="006E3D02"/>
    <w:rsid w:val="006E4321"/>
    <w:rsid w:val="006F65F0"/>
    <w:rsid w:val="00702D12"/>
    <w:rsid w:val="0070513E"/>
    <w:rsid w:val="00707AD0"/>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45C"/>
    <w:rsid w:val="008F4E67"/>
    <w:rsid w:val="00900284"/>
    <w:rsid w:val="0090040E"/>
    <w:rsid w:val="0090288D"/>
    <w:rsid w:val="009104D0"/>
    <w:rsid w:val="00944F74"/>
    <w:rsid w:val="00955479"/>
    <w:rsid w:val="009566A2"/>
    <w:rsid w:val="00970AD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6423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3e_Electronic/INBOX/CCs/SA2%23143E_CC%232/SA2%23143E_FS_IIoT-ShowOfHandsQuestions.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3e_Electronic/INBOX/CCs/SA2%23143E_CC%232/SA2%23143E_MUSIM_questions_CC_v5.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11</Pages>
  <Words>5235</Words>
  <Characters>28087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02-26-0943_02-26-0928_02-26-0923_02-26-0915_02-26-</cp:lastModifiedBy>
  <cp:revision>2</cp:revision>
  <dcterms:created xsi:type="dcterms:W3CDTF">2021-03-04T06:27:00Z</dcterms:created>
  <dcterms:modified xsi:type="dcterms:W3CDTF">2021-03-04T06:27:00Z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